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DD0" w:rsidRPr="00837D19" w:rsidRDefault="002B0DD0" w:rsidP="002B0DD0">
      <w:pPr>
        <w:spacing w:before="0" w:line="240" w:lineRule="auto"/>
        <w:jc w:val="center"/>
        <w:rPr>
          <w:b/>
        </w:rPr>
      </w:pPr>
      <w:proofErr w:type="gramStart"/>
      <w:r w:rsidRPr="00837D19">
        <w:rPr>
          <w:b/>
        </w:rPr>
        <w:t>SOAH DOCKET NO.</w:t>
      </w:r>
      <w:proofErr w:type="gramEnd"/>
      <w:r w:rsidRPr="00837D19">
        <w:rPr>
          <w:b/>
        </w:rPr>
        <w:t xml:space="preserve"> </w:t>
      </w:r>
      <w:r w:rsidR="00837D19" w:rsidRPr="00837D19">
        <w:rPr>
          <w:b/>
        </w:rPr>
        <w:t>473</w:t>
      </w:r>
      <w:r w:rsidRPr="00837D19">
        <w:rPr>
          <w:b/>
        </w:rPr>
        <w:t>-</w:t>
      </w:r>
      <w:r w:rsidR="00837D19" w:rsidRPr="00837D19">
        <w:rPr>
          <w:b/>
        </w:rPr>
        <w:t>15</w:t>
      </w:r>
      <w:r w:rsidRPr="00837D19">
        <w:rPr>
          <w:b/>
        </w:rPr>
        <w:t>-</w:t>
      </w:r>
      <w:r w:rsidR="00837D19" w:rsidRPr="00837D19">
        <w:rPr>
          <w:b/>
        </w:rPr>
        <w:t>0422</w:t>
      </w:r>
    </w:p>
    <w:p w:rsidR="00275B22" w:rsidRPr="00837D19" w:rsidRDefault="00275B22">
      <w:pPr>
        <w:spacing w:before="0" w:line="240" w:lineRule="auto"/>
        <w:jc w:val="center"/>
        <w:rPr>
          <w:b/>
        </w:rPr>
      </w:pPr>
      <w:proofErr w:type="gramStart"/>
      <w:r w:rsidRPr="00837D19">
        <w:rPr>
          <w:b/>
        </w:rPr>
        <w:t>PUC DOCKET NO.</w:t>
      </w:r>
      <w:proofErr w:type="gramEnd"/>
      <w:r w:rsidRPr="00837D19">
        <w:rPr>
          <w:b/>
        </w:rPr>
        <w:t xml:space="preserve"> </w:t>
      </w:r>
      <w:r w:rsidR="00837D19" w:rsidRPr="00837D19">
        <w:rPr>
          <w:b/>
        </w:rPr>
        <w:t>42852</w:t>
      </w:r>
    </w:p>
    <w:p w:rsidR="00275B22" w:rsidRPr="00837D19" w:rsidRDefault="00275B22">
      <w:pPr>
        <w:spacing w:before="0" w:line="240" w:lineRule="auto"/>
        <w:jc w:val="center"/>
        <w:rPr>
          <w:b/>
          <w:color w:val="C00000"/>
        </w:rPr>
      </w:pPr>
    </w:p>
    <w:p w:rsidR="00275B22" w:rsidRPr="00837D19" w:rsidRDefault="00275B22">
      <w:pPr>
        <w:spacing w:before="0" w:line="240" w:lineRule="auto"/>
        <w:jc w:val="center"/>
        <w:rPr>
          <w:b/>
          <w:color w:val="C00000"/>
        </w:rPr>
      </w:pPr>
    </w:p>
    <w:tbl>
      <w:tblPr>
        <w:tblW w:w="0" w:type="auto"/>
        <w:tblLayout w:type="fixed"/>
        <w:tblLook w:val="0000" w:firstRow="0" w:lastRow="0" w:firstColumn="0" w:lastColumn="0" w:noHBand="0" w:noVBand="0"/>
      </w:tblPr>
      <w:tblGrid>
        <w:gridCol w:w="4698"/>
        <w:gridCol w:w="360"/>
        <w:gridCol w:w="4518"/>
      </w:tblGrid>
      <w:tr w:rsidR="00275B22" w:rsidRPr="00837D19">
        <w:tc>
          <w:tcPr>
            <w:tcW w:w="4698" w:type="dxa"/>
          </w:tcPr>
          <w:p w:rsidR="00275B22" w:rsidRPr="00837D19" w:rsidRDefault="00837D19">
            <w:pPr>
              <w:spacing w:before="0" w:line="240" w:lineRule="auto"/>
              <w:jc w:val="left"/>
              <w:rPr>
                <w:b/>
              </w:rPr>
            </w:pPr>
            <w:r w:rsidRPr="00837D19">
              <w:rPr>
                <w:b/>
              </w:rPr>
              <w:t>APPLICATION FROM THE CITY OF SPLENDORA TO AMEND CCN NO. 11727 IN MONTGOMERY AND LIBERTY COUNTIES</w:t>
            </w:r>
          </w:p>
        </w:tc>
        <w:tc>
          <w:tcPr>
            <w:tcW w:w="360" w:type="dxa"/>
          </w:tcPr>
          <w:p w:rsidR="00275B22" w:rsidRPr="00837D19" w:rsidRDefault="00275B22">
            <w:pPr>
              <w:spacing w:before="0" w:line="240" w:lineRule="auto"/>
              <w:ind w:right="576"/>
              <w:rPr>
                <w:b/>
              </w:rPr>
            </w:pPr>
            <w:r w:rsidRPr="00837D19">
              <w:rPr>
                <w:b/>
              </w:rPr>
              <w:t>§§</w:t>
            </w:r>
            <w:r w:rsidR="00837D19" w:rsidRPr="00837D19">
              <w:rPr>
                <w:b/>
              </w:rPr>
              <w:t>§</w:t>
            </w:r>
            <w:r w:rsidRPr="00837D19">
              <w:rPr>
                <w:b/>
              </w:rPr>
              <w:t>§</w:t>
            </w:r>
          </w:p>
        </w:tc>
        <w:tc>
          <w:tcPr>
            <w:tcW w:w="4518" w:type="dxa"/>
          </w:tcPr>
          <w:p w:rsidR="00275B22" w:rsidRPr="00837D19" w:rsidRDefault="00275B22">
            <w:pPr>
              <w:spacing w:before="0" w:line="240" w:lineRule="auto"/>
              <w:jc w:val="center"/>
              <w:rPr>
                <w:b/>
              </w:rPr>
            </w:pPr>
            <w:r w:rsidRPr="00837D19">
              <w:rPr>
                <w:b/>
              </w:rPr>
              <w:t>PUBLIC UTILITY COMMISSION</w:t>
            </w:r>
          </w:p>
          <w:p w:rsidR="00275B22" w:rsidRPr="00837D19" w:rsidRDefault="00275B22">
            <w:pPr>
              <w:spacing w:before="0" w:line="240" w:lineRule="auto"/>
              <w:jc w:val="center"/>
              <w:rPr>
                <w:b/>
              </w:rPr>
            </w:pPr>
          </w:p>
          <w:p w:rsidR="00275B22" w:rsidRPr="00837D19" w:rsidRDefault="00275B22">
            <w:pPr>
              <w:spacing w:before="0" w:line="240" w:lineRule="auto"/>
              <w:jc w:val="center"/>
              <w:rPr>
                <w:b/>
              </w:rPr>
            </w:pPr>
            <w:r w:rsidRPr="00837D19">
              <w:rPr>
                <w:b/>
              </w:rPr>
              <w:t>OF TEXAS</w:t>
            </w:r>
          </w:p>
        </w:tc>
      </w:tr>
    </w:tbl>
    <w:p w:rsidR="00275B22" w:rsidRPr="00837D19" w:rsidRDefault="00275B22">
      <w:pPr>
        <w:spacing w:before="0" w:line="240" w:lineRule="auto"/>
        <w:jc w:val="center"/>
        <w:rPr>
          <w:b/>
        </w:rPr>
      </w:pPr>
    </w:p>
    <w:p w:rsidR="00275B22" w:rsidRPr="00837D19" w:rsidRDefault="00275B22">
      <w:pPr>
        <w:spacing w:before="0" w:line="240" w:lineRule="auto"/>
        <w:jc w:val="center"/>
        <w:rPr>
          <w:b/>
        </w:rPr>
      </w:pPr>
    </w:p>
    <w:p w:rsidR="00275B22" w:rsidRPr="00837D19" w:rsidRDefault="00275B22">
      <w:pPr>
        <w:spacing w:before="0" w:line="240" w:lineRule="auto"/>
        <w:jc w:val="center"/>
        <w:rPr>
          <w:b/>
        </w:rPr>
      </w:pPr>
    </w:p>
    <w:p w:rsidR="00275B22" w:rsidRPr="00837D19" w:rsidRDefault="00837D19">
      <w:pPr>
        <w:spacing w:before="0"/>
        <w:jc w:val="center"/>
        <w:rPr>
          <w:b/>
        </w:rPr>
      </w:pPr>
      <w:r w:rsidRPr="00837D19">
        <w:rPr>
          <w:b/>
        </w:rPr>
        <w:t xml:space="preserve">DRAFT </w:t>
      </w:r>
      <w:r w:rsidR="00275B22" w:rsidRPr="00837D19">
        <w:rPr>
          <w:b/>
        </w:rPr>
        <w:t>PRELIMINARY ORDER</w:t>
      </w:r>
    </w:p>
    <w:p w:rsidR="00512F5B" w:rsidRPr="00B40936" w:rsidRDefault="00275B22" w:rsidP="00B13F6D">
      <w:pPr>
        <w:spacing w:before="120"/>
      </w:pPr>
      <w:r w:rsidRPr="00837D19">
        <w:rPr>
          <w:b/>
          <w:color w:val="C00000"/>
        </w:rPr>
        <w:tab/>
      </w:r>
      <w:r w:rsidR="002E3AB5" w:rsidRPr="00B40936">
        <w:t>On June 28, 2013, the Texas Commission on Environmental Quality (TCEQ) accepted for filing an application by</w:t>
      </w:r>
      <w:r w:rsidR="00EA3884">
        <w:t xml:space="preserve"> the city of Splendora to amend </w:t>
      </w:r>
      <w:r w:rsidR="002E3AB5" w:rsidRPr="00B40936">
        <w:t xml:space="preserve">certificate of convenience and necessity </w:t>
      </w:r>
      <w:r w:rsidR="00E557A2">
        <w:t>number</w:t>
      </w:r>
      <w:r w:rsidR="002E3AB5" w:rsidRPr="00B40936">
        <w:t xml:space="preserve"> 11727 to provide water utility service in Montgomery and Liberty counties.</w:t>
      </w:r>
      <w:r w:rsidR="00286D4C" w:rsidRPr="00B40936">
        <w:t xml:space="preserve">  The </w:t>
      </w:r>
      <w:r w:rsidR="00B71FA9" w:rsidRPr="00B40936">
        <w:t>c</w:t>
      </w:r>
      <w:r w:rsidR="00286D4C" w:rsidRPr="00B40936">
        <w:t xml:space="preserve">ity of Splendora </w:t>
      </w:r>
      <w:r w:rsidR="00991210">
        <w:t xml:space="preserve">is seeking to add </w:t>
      </w:r>
      <w:r w:rsidR="00987135">
        <w:t xml:space="preserve">to its certificated service area </w:t>
      </w:r>
      <w:r w:rsidR="00991210">
        <w:t xml:space="preserve">approximately </w:t>
      </w:r>
      <w:r w:rsidR="00B71FA9" w:rsidRPr="00B40936">
        <w:t>12,</w:t>
      </w:r>
      <w:r w:rsidR="0049251E">
        <w:t>6</w:t>
      </w:r>
      <w:r w:rsidR="00B71FA9" w:rsidRPr="00B40936">
        <w:t>00 acres</w:t>
      </w:r>
      <w:r w:rsidR="00E557A2">
        <w:t xml:space="preserve"> which includes approximately 1000 </w:t>
      </w:r>
      <w:r w:rsidR="00991210">
        <w:t>customers</w:t>
      </w:r>
      <w:r w:rsidR="00E557A2">
        <w:t>.</w:t>
      </w:r>
      <w:r w:rsidR="00A817BE">
        <w:rPr>
          <w:rStyle w:val="FootnoteReference"/>
        </w:rPr>
        <w:footnoteReference w:id="1"/>
      </w:r>
      <w:r w:rsidR="002E3AB5" w:rsidRPr="00B40936">
        <w:t xml:space="preserve"> </w:t>
      </w:r>
    </w:p>
    <w:p w:rsidR="00512F5B" w:rsidRDefault="00512F5B" w:rsidP="00B13F6D">
      <w:pPr>
        <w:spacing w:before="120"/>
      </w:pPr>
      <w:r w:rsidRPr="00B40936">
        <w:tab/>
      </w:r>
      <w:r w:rsidR="00286D4C" w:rsidRPr="00B40936">
        <w:t>Effective</w:t>
      </w:r>
      <w:r w:rsidRPr="00B40936">
        <w:t xml:space="preserve"> September 1, 2014, </w:t>
      </w:r>
      <w:r w:rsidR="00286D4C" w:rsidRPr="00B40936">
        <w:t>jur</w:t>
      </w:r>
      <w:r w:rsidR="005074B9">
        <w:t xml:space="preserve">isdiction over water and sewer </w:t>
      </w:r>
      <w:r w:rsidR="00A817BE">
        <w:t>CCNs</w:t>
      </w:r>
      <w:r w:rsidR="00286D4C" w:rsidRPr="00B40936">
        <w:t xml:space="preserve"> </w:t>
      </w:r>
      <w:r w:rsidR="00B40936" w:rsidRPr="00B40936">
        <w:t>was</w:t>
      </w:r>
      <w:r w:rsidR="00286D4C" w:rsidRPr="00B40936">
        <w:t xml:space="preserve"> transferred to this Commission and this pending case was transferred from the TCEQ to the Commission.</w:t>
      </w:r>
      <w:r w:rsidR="00BC18CF">
        <w:rPr>
          <w:rStyle w:val="FootnoteReference"/>
        </w:rPr>
        <w:footnoteReference w:id="2"/>
      </w:r>
    </w:p>
    <w:p w:rsidR="00B40936" w:rsidRPr="00B40936" w:rsidRDefault="00B40936" w:rsidP="00B13F6D">
      <w:pPr>
        <w:pStyle w:val="BodyText"/>
        <w:spacing w:before="120"/>
      </w:pPr>
      <w:r>
        <w:tab/>
        <w:t>O</w:t>
      </w:r>
      <w:r w:rsidRPr="00B40936">
        <w:t xml:space="preserve">n September 26, 2014, the Commission issued an </w:t>
      </w:r>
      <w:r w:rsidR="00987135">
        <w:t>Order</w:t>
      </w:r>
      <w:r w:rsidRPr="00B40936">
        <w:t xml:space="preserve"> referring this</w:t>
      </w:r>
      <w:r w:rsidR="00991C89">
        <w:t xml:space="preserve"> </w:t>
      </w:r>
      <w:r w:rsidRPr="00B40936">
        <w:t>proceeding to the State Office of Administrative Hearings</w:t>
      </w:r>
      <w:r w:rsidR="00BC18CF">
        <w:t xml:space="preserve"> (SOAH)</w:t>
      </w:r>
      <w:r w:rsidRPr="00B40936">
        <w:t xml:space="preserve"> and requiring </w:t>
      </w:r>
      <w:r w:rsidR="00774A3C">
        <w:t>Splendora</w:t>
      </w:r>
      <w:r w:rsidRPr="00B40936">
        <w:t xml:space="preserve">, and allowing </w:t>
      </w:r>
      <w:r>
        <w:t xml:space="preserve">Commission </w:t>
      </w:r>
      <w:r w:rsidRPr="00B40936">
        <w:t>Staff and any other interest party, to file a list of issues to be addressed</w:t>
      </w:r>
      <w:r>
        <w:t xml:space="preserve"> </w:t>
      </w:r>
      <w:r w:rsidRPr="00B40936">
        <w:t xml:space="preserve">in the docket by October 6, 2014. </w:t>
      </w:r>
      <w:r>
        <w:t xml:space="preserve"> Lists of issues were </w:t>
      </w:r>
      <w:r w:rsidRPr="00B40936">
        <w:t>filed</w:t>
      </w:r>
      <w:r>
        <w:t xml:space="preserve"> by Commission Staff and </w:t>
      </w:r>
      <w:proofErr w:type="spellStart"/>
      <w:r>
        <w:t>intervenor</w:t>
      </w:r>
      <w:proofErr w:type="spellEnd"/>
      <w:r>
        <w:t>, the city of Patton Village</w:t>
      </w:r>
      <w:r w:rsidRPr="00B40936">
        <w:t>.</w:t>
      </w:r>
    </w:p>
    <w:p w:rsidR="007F3C40" w:rsidRPr="00837D19" w:rsidRDefault="007F3C40">
      <w:pPr>
        <w:spacing w:before="0"/>
        <w:jc w:val="center"/>
        <w:rPr>
          <w:b/>
          <w:color w:val="C00000"/>
        </w:rPr>
      </w:pPr>
    </w:p>
    <w:p w:rsidR="00275B22" w:rsidRPr="00695219" w:rsidRDefault="009F1850">
      <w:pPr>
        <w:spacing w:before="0"/>
        <w:jc w:val="center"/>
      </w:pPr>
      <w:r w:rsidRPr="00695219">
        <w:rPr>
          <w:b/>
        </w:rPr>
        <w:t>I</w:t>
      </w:r>
      <w:r w:rsidR="00275B22" w:rsidRPr="00695219">
        <w:rPr>
          <w:b/>
        </w:rPr>
        <w:t xml:space="preserve">.  </w:t>
      </w:r>
      <w:r w:rsidR="002B0DD0" w:rsidRPr="00695219">
        <w:rPr>
          <w:b/>
        </w:rPr>
        <w:t>Issues to b</w:t>
      </w:r>
      <w:r w:rsidR="00C35689" w:rsidRPr="00695219">
        <w:rPr>
          <w:b/>
        </w:rPr>
        <w:t xml:space="preserve">e </w:t>
      </w:r>
      <w:proofErr w:type="gramStart"/>
      <w:r w:rsidR="00C35689" w:rsidRPr="00695219">
        <w:rPr>
          <w:b/>
        </w:rPr>
        <w:t>Addressed</w:t>
      </w:r>
      <w:proofErr w:type="gramEnd"/>
    </w:p>
    <w:p w:rsidR="00275B22" w:rsidRPr="00695219" w:rsidRDefault="00275B22" w:rsidP="00B13F6D">
      <w:pPr>
        <w:spacing w:before="120"/>
      </w:pPr>
      <w:r w:rsidRPr="00695219">
        <w:tab/>
      </w:r>
      <w:r w:rsidR="00364BA2" w:rsidRPr="00695219">
        <w:t>T</w:t>
      </w:r>
      <w:r w:rsidRPr="00695219">
        <w:t xml:space="preserve">he Commission must provide to the administrative law judge (ALJ) </w:t>
      </w:r>
      <w:r w:rsidR="002B0DD0" w:rsidRPr="00695219">
        <w:t xml:space="preserve">a list of issues or areas to be </w:t>
      </w:r>
      <w:r w:rsidRPr="00695219">
        <w:t xml:space="preserve">addressed in any proceeding referred to the </w:t>
      </w:r>
      <w:r w:rsidR="00364BA2" w:rsidRPr="00695219">
        <w:t>S</w:t>
      </w:r>
      <w:r w:rsidR="00BC18CF">
        <w:t>O</w:t>
      </w:r>
      <w:r w:rsidR="00364BA2" w:rsidRPr="00695219">
        <w:t>AH</w:t>
      </w:r>
      <w:r w:rsidRPr="00695219">
        <w:t>.</w:t>
      </w:r>
      <w:r w:rsidR="00364BA2" w:rsidRPr="00695219">
        <w:rPr>
          <w:rStyle w:val="FootnoteReference"/>
        </w:rPr>
        <w:footnoteReference w:id="3"/>
      </w:r>
      <w:r w:rsidRPr="00695219">
        <w:t xml:space="preserve">  After reviewing the pleadings </w:t>
      </w:r>
      <w:r w:rsidRPr="00695219">
        <w:lastRenderedPageBreak/>
        <w:t xml:space="preserve">submitted by the parties, the Commission identifies the following issues that must be addressed </w:t>
      </w:r>
      <w:bookmarkStart w:id="0" w:name="_GoBack"/>
      <w:bookmarkEnd w:id="0"/>
      <w:r w:rsidRPr="00695219">
        <w:t>in this docket:</w:t>
      </w:r>
    </w:p>
    <w:p w:rsidR="00B40936" w:rsidRPr="00B40936" w:rsidRDefault="00B40936" w:rsidP="00695219">
      <w:pPr>
        <w:pStyle w:val="BodyText"/>
        <w:numPr>
          <w:ilvl w:val="0"/>
          <w:numId w:val="10"/>
        </w:numPr>
        <w:spacing w:before="240" w:line="320" w:lineRule="exact"/>
        <w:ind w:hanging="720"/>
      </w:pPr>
      <w:r w:rsidRPr="00B40936">
        <w:t xml:space="preserve">Has </w:t>
      </w:r>
      <w:r w:rsidR="004D16A7">
        <w:t xml:space="preserve">the city of </w:t>
      </w:r>
      <w:r w:rsidR="00774A3C">
        <w:t>Splendora</w:t>
      </w:r>
      <w:r w:rsidRPr="00B40936">
        <w:t xml:space="preserve"> given notice consistent with </w:t>
      </w:r>
      <w:r w:rsidR="004D16A7" w:rsidRPr="00D63E4C">
        <w:t>Texas Water Code Ann</w:t>
      </w:r>
      <w:r w:rsidR="004D16A7" w:rsidRPr="004D16A7">
        <w:rPr>
          <w:smallCaps/>
        </w:rPr>
        <w:t xml:space="preserve">. </w:t>
      </w:r>
      <w:r w:rsidR="004D16A7">
        <w:rPr>
          <w:smallCaps/>
        </w:rPr>
        <w:br/>
      </w:r>
      <w:r w:rsidR="004D16A7">
        <w:t>(</w:t>
      </w:r>
      <w:r w:rsidR="008517A8">
        <w:rPr>
          <w:smallCaps/>
        </w:rPr>
        <w:t>TWC</w:t>
      </w:r>
      <w:r w:rsidR="004D16A7">
        <w:rPr>
          <w:smallCaps/>
        </w:rPr>
        <w:t>)</w:t>
      </w:r>
      <w:r w:rsidR="008517A8">
        <w:t xml:space="preserve"> </w:t>
      </w:r>
      <w:r w:rsidRPr="00B40936">
        <w:t>§ 13.246</w:t>
      </w:r>
      <w:r w:rsidR="004A1B0A">
        <w:t xml:space="preserve"> and</w:t>
      </w:r>
      <w:r w:rsidR="00576A28">
        <w:t xml:space="preserve"> </w:t>
      </w:r>
      <w:r w:rsidR="004A1B0A" w:rsidRPr="00B40936">
        <w:t xml:space="preserve">P.U.C. </w:t>
      </w:r>
      <w:r w:rsidR="004A1B0A" w:rsidRPr="008517A8">
        <w:rPr>
          <w:smallCaps/>
        </w:rPr>
        <w:t>Subst.</w:t>
      </w:r>
      <w:r w:rsidR="004A1B0A">
        <w:rPr>
          <w:smallCaps/>
        </w:rPr>
        <w:t xml:space="preserve"> </w:t>
      </w:r>
      <w:r w:rsidR="004A1B0A" w:rsidRPr="00B40936">
        <w:t>R. 24.106</w:t>
      </w:r>
      <w:r w:rsidR="004A1B0A">
        <w:t xml:space="preserve">, </w:t>
      </w:r>
      <w:r w:rsidR="00576A28">
        <w:t xml:space="preserve">16 Tex. Admin Code </w:t>
      </w:r>
      <w:r w:rsidR="00F750FD">
        <w:t>§ 24.106</w:t>
      </w:r>
      <w:r w:rsidRPr="00B40936">
        <w:t>?</w:t>
      </w:r>
    </w:p>
    <w:p w:rsidR="0079670A" w:rsidRDefault="0079670A" w:rsidP="00695219">
      <w:pPr>
        <w:pStyle w:val="BodyText"/>
        <w:numPr>
          <w:ilvl w:val="0"/>
          <w:numId w:val="10"/>
        </w:numPr>
        <w:spacing w:before="240" w:line="320" w:lineRule="exact"/>
        <w:ind w:hanging="720"/>
      </w:pPr>
      <w:r>
        <w:t xml:space="preserve">What modifications, if any, must be made to Splendora’s </w:t>
      </w:r>
      <w:r w:rsidR="00151747">
        <w:t>proposed service area</w:t>
      </w:r>
      <w:r>
        <w:t xml:space="preserve"> to reflect land removed from </w:t>
      </w:r>
      <w:r w:rsidR="00151747">
        <w:t>the</w:t>
      </w:r>
      <w:r>
        <w:t xml:space="preserve"> proposed service area because of a qualified landowner’s election to exclude some or all of the landowner’s property, pursuant to</w:t>
      </w:r>
      <w:r w:rsidR="00151747">
        <w:t xml:space="preserve"> </w:t>
      </w:r>
      <w:r>
        <w:t xml:space="preserve">TWC § </w:t>
      </w:r>
      <w:r w:rsidR="00521125">
        <w:t>13.246(h)</w:t>
      </w:r>
      <w:r w:rsidR="004A1B0A" w:rsidRPr="004A1B0A">
        <w:t xml:space="preserve"> </w:t>
      </w:r>
      <w:r w:rsidR="004A1B0A">
        <w:t xml:space="preserve">and </w:t>
      </w:r>
      <w:r w:rsidR="004A1B0A" w:rsidRPr="00B40936">
        <w:t xml:space="preserve">P.U.C. </w:t>
      </w:r>
      <w:r w:rsidR="004A1B0A" w:rsidRPr="008517A8">
        <w:rPr>
          <w:smallCaps/>
        </w:rPr>
        <w:t>Subst.</w:t>
      </w:r>
      <w:r w:rsidR="004A1B0A">
        <w:rPr>
          <w:smallCaps/>
        </w:rPr>
        <w:t xml:space="preserve"> </w:t>
      </w:r>
      <w:r w:rsidR="004A1B0A" w:rsidRPr="00B40936">
        <w:t>R. 24.</w:t>
      </w:r>
      <w:r w:rsidR="004A1B0A">
        <w:t>102(h),</w:t>
      </w:r>
      <w:r w:rsidR="00F750FD">
        <w:t xml:space="preserve"> 16 Tex. Admin Code § 24.102(h)</w:t>
      </w:r>
      <w:r w:rsidR="00521125">
        <w:t>?</w:t>
      </w:r>
    </w:p>
    <w:p w:rsidR="00B40936" w:rsidRDefault="00B40936" w:rsidP="00506BF6">
      <w:pPr>
        <w:pStyle w:val="BodyText"/>
        <w:numPr>
          <w:ilvl w:val="0"/>
          <w:numId w:val="10"/>
        </w:numPr>
        <w:spacing w:before="240" w:line="320" w:lineRule="exact"/>
        <w:ind w:hanging="720"/>
      </w:pPr>
      <w:r w:rsidRPr="00B40936">
        <w:t xml:space="preserve">Does </w:t>
      </w:r>
      <w:r w:rsidR="00774A3C">
        <w:t>Splendora</w:t>
      </w:r>
      <w:r w:rsidRPr="00B40936">
        <w:t xml:space="preserve"> possess the financial, managerial, and technical capability to provide</w:t>
      </w:r>
      <w:r w:rsidR="00695219">
        <w:t xml:space="preserve"> </w:t>
      </w:r>
      <w:r w:rsidRPr="00B40936">
        <w:t>continuous and adequate service</w:t>
      </w:r>
      <w:r w:rsidR="00BA653F">
        <w:t>?</w:t>
      </w:r>
      <w:r w:rsidRPr="00B40936">
        <w:t xml:space="preserve"> </w:t>
      </w:r>
      <w:r w:rsidR="00BA653F">
        <w:t xml:space="preserve"> </w:t>
      </w:r>
      <w:r w:rsidR="008517A8">
        <w:rPr>
          <w:smallCaps/>
        </w:rPr>
        <w:t>TWC</w:t>
      </w:r>
      <w:r w:rsidRPr="00B40936">
        <w:t xml:space="preserve"> § 13.241(a)</w:t>
      </w:r>
      <w:r w:rsidR="004A1B0A" w:rsidRPr="004A1B0A">
        <w:t xml:space="preserve"> </w:t>
      </w:r>
      <w:r w:rsidR="004A1B0A">
        <w:t xml:space="preserve">and P.U.C. </w:t>
      </w:r>
      <w:r w:rsidR="004A1B0A" w:rsidRPr="008517A8">
        <w:rPr>
          <w:smallCaps/>
        </w:rPr>
        <w:t>Subst.</w:t>
      </w:r>
      <w:r w:rsidR="004A1B0A">
        <w:rPr>
          <w:smallCaps/>
        </w:rPr>
        <w:t xml:space="preserve"> </w:t>
      </w:r>
      <w:r w:rsidR="004A1B0A" w:rsidRPr="00B40936">
        <w:t>R. 24.</w:t>
      </w:r>
      <w:r w:rsidR="004A1B0A">
        <w:t>102(a)</w:t>
      </w:r>
      <w:r w:rsidR="00F750FD">
        <w:t>, 16 Tex. Admin Code § 24.102(a)</w:t>
      </w:r>
    </w:p>
    <w:p w:rsidR="00DD17BE" w:rsidRDefault="00DD17BE" w:rsidP="00695219">
      <w:pPr>
        <w:pStyle w:val="BodyText"/>
        <w:numPr>
          <w:ilvl w:val="0"/>
          <w:numId w:val="10"/>
        </w:numPr>
        <w:spacing w:before="240" w:line="320" w:lineRule="exact"/>
        <w:ind w:hanging="720"/>
      </w:pPr>
      <w:r>
        <w:t>Does Splendora possess a T</w:t>
      </w:r>
      <w:r w:rsidR="0038500C">
        <w:t>exas Commission on Environmental Quality</w:t>
      </w:r>
      <w:r>
        <w:t>-approved system that is capable of providing drinking water that meets the requirements of Texas Health and Safety Code, chapter 341 and TCEQ rules</w:t>
      </w:r>
      <w:r w:rsidR="00BA653F">
        <w:t>?</w:t>
      </w:r>
      <w:r>
        <w:t xml:space="preserve"> </w:t>
      </w:r>
      <w:r w:rsidR="00BA653F">
        <w:t xml:space="preserve"> </w:t>
      </w:r>
      <w:r w:rsidR="004A1B0A" w:rsidRPr="00B40936">
        <w:t xml:space="preserve">P.U.C. </w:t>
      </w:r>
      <w:r w:rsidR="004A1B0A" w:rsidRPr="008517A8">
        <w:rPr>
          <w:smallCaps/>
        </w:rPr>
        <w:t>Subst.</w:t>
      </w:r>
      <w:r w:rsidR="004A1B0A">
        <w:rPr>
          <w:smallCaps/>
        </w:rPr>
        <w:t xml:space="preserve"> </w:t>
      </w:r>
      <w:r w:rsidR="004A1B0A" w:rsidRPr="00B40936">
        <w:t>R. 24.</w:t>
      </w:r>
      <w:r w:rsidR="004A1B0A">
        <w:t xml:space="preserve">102(a)(1), </w:t>
      </w:r>
      <w:r w:rsidR="00F750FD">
        <w:t>16 Tex. Admin Code</w:t>
      </w:r>
      <w:r w:rsidR="004A1B0A">
        <w:t xml:space="preserve"> </w:t>
      </w:r>
      <w:r w:rsidR="00F750FD">
        <w:t>§ 24.102(a)(1)</w:t>
      </w:r>
    </w:p>
    <w:p w:rsidR="00DD17BE" w:rsidRDefault="00DD17BE" w:rsidP="00DD17BE">
      <w:pPr>
        <w:pStyle w:val="BodyText"/>
        <w:numPr>
          <w:ilvl w:val="0"/>
          <w:numId w:val="10"/>
        </w:numPr>
        <w:spacing w:before="240" w:line="320" w:lineRule="exact"/>
        <w:ind w:hanging="720"/>
      </w:pPr>
      <w:r>
        <w:t xml:space="preserve">Does Splendora have access to an adequate </w:t>
      </w:r>
      <w:r w:rsidR="004A1B0A">
        <w:t>supply of water</w:t>
      </w:r>
      <w:r w:rsidR="00BA653F">
        <w:t>?</w:t>
      </w:r>
      <w:r w:rsidR="004A1B0A">
        <w:t xml:space="preserve"> </w:t>
      </w:r>
      <w:r w:rsidR="00BA653F">
        <w:t xml:space="preserve"> </w:t>
      </w:r>
      <w:r w:rsidR="004A1B0A" w:rsidRPr="00B40936">
        <w:t xml:space="preserve">P.U.C. </w:t>
      </w:r>
      <w:r w:rsidR="004A1B0A" w:rsidRPr="008517A8">
        <w:rPr>
          <w:smallCaps/>
        </w:rPr>
        <w:t>Subst.</w:t>
      </w:r>
      <w:r w:rsidR="004A1B0A">
        <w:rPr>
          <w:smallCaps/>
        </w:rPr>
        <w:t xml:space="preserve"> </w:t>
      </w:r>
      <w:r w:rsidR="00BA653F">
        <w:rPr>
          <w:smallCaps/>
        </w:rPr>
        <w:br/>
      </w:r>
      <w:r w:rsidR="004A1B0A" w:rsidRPr="00B40936">
        <w:t>R. 24.</w:t>
      </w:r>
      <w:r w:rsidR="004A1B0A">
        <w:t xml:space="preserve">102(a)(1), </w:t>
      </w:r>
      <w:r w:rsidR="00F750FD">
        <w:t>16 Tex. Admin Code § 24.102(a)(1)</w:t>
      </w:r>
    </w:p>
    <w:p w:rsidR="00DD17BE" w:rsidRDefault="004D16A7" w:rsidP="000A39F3">
      <w:pPr>
        <w:pStyle w:val="BodyText"/>
        <w:numPr>
          <w:ilvl w:val="0"/>
          <w:numId w:val="10"/>
        </w:numPr>
        <w:spacing w:before="240" w:line="320" w:lineRule="exact"/>
        <w:ind w:hanging="720"/>
      </w:pPr>
      <w:r>
        <w:t xml:space="preserve">Would the proposed service area require construction of a physically separate water system?  If so, has Splendora </w:t>
      </w:r>
      <w:r w:rsidR="00CD3A50">
        <w:t>proven</w:t>
      </w:r>
      <w:r>
        <w:t xml:space="preserve"> that regionalization or consolidation with another retail public utility is not economically feasible</w:t>
      </w:r>
      <w:r w:rsidR="00BA653F">
        <w:t>?</w:t>
      </w:r>
      <w:r>
        <w:t xml:space="preserve"> </w:t>
      </w:r>
      <w:r w:rsidR="00BA653F">
        <w:t xml:space="preserve"> </w:t>
      </w:r>
      <w:r>
        <w:t>TWC § 13.241(d)</w:t>
      </w:r>
      <w:r w:rsidR="004A1B0A" w:rsidRPr="004A1B0A">
        <w:t xml:space="preserve"> </w:t>
      </w:r>
      <w:r w:rsidR="004A1B0A">
        <w:t xml:space="preserve">and </w:t>
      </w:r>
      <w:r w:rsidR="004A1B0A" w:rsidRPr="00B40936">
        <w:t xml:space="preserve">P.U.C. </w:t>
      </w:r>
      <w:r w:rsidR="004A1B0A" w:rsidRPr="00DD17BE">
        <w:rPr>
          <w:smallCaps/>
        </w:rPr>
        <w:t xml:space="preserve">Subst. </w:t>
      </w:r>
      <w:r w:rsidR="00BA653F">
        <w:rPr>
          <w:smallCaps/>
        </w:rPr>
        <w:br/>
      </w:r>
      <w:r w:rsidR="004A1B0A" w:rsidRPr="00B40936">
        <w:t>R. 24.</w:t>
      </w:r>
      <w:r w:rsidR="004A1B0A">
        <w:t>102(b)</w:t>
      </w:r>
      <w:r w:rsidR="00F750FD">
        <w:t>, 16 Tex. Admin Code § 24.102(b)</w:t>
      </w:r>
    </w:p>
    <w:p w:rsidR="00B40936" w:rsidRDefault="00B40936" w:rsidP="00695219">
      <w:pPr>
        <w:pStyle w:val="BodyText"/>
        <w:numPr>
          <w:ilvl w:val="0"/>
          <w:numId w:val="10"/>
        </w:numPr>
        <w:spacing w:before="240" w:line="320" w:lineRule="exact"/>
        <w:ind w:hanging="720"/>
      </w:pPr>
      <w:r w:rsidRPr="00B40936">
        <w:t xml:space="preserve">Is the requested </w:t>
      </w:r>
      <w:r w:rsidR="00991210">
        <w:t>certificate</w:t>
      </w:r>
      <w:r w:rsidRPr="00B40936">
        <w:t xml:space="preserve"> amendment necessary for the service, accommodation,</w:t>
      </w:r>
      <w:r w:rsidR="00695219">
        <w:t xml:space="preserve"> </w:t>
      </w:r>
      <w:r w:rsidRPr="00B40936">
        <w:t>convenience, or safety of the public</w:t>
      </w:r>
      <w:r w:rsidR="005D01E1">
        <w:t>?</w:t>
      </w:r>
      <w:r w:rsidRPr="00B40936">
        <w:t xml:space="preserve"> </w:t>
      </w:r>
      <w:r w:rsidR="005D01E1">
        <w:t xml:space="preserve"> </w:t>
      </w:r>
      <w:r w:rsidR="008517A8">
        <w:rPr>
          <w:smallCaps/>
        </w:rPr>
        <w:t>TWC</w:t>
      </w:r>
      <w:r w:rsidR="008517A8" w:rsidRPr="00B40936">
        <w:t xml:space="preserve"> </w:t>
      </w:r>
      <w:r w:rsidRPr="00B40936">
        <w:t>§ 13.246(b)</w:t>
      </w:r>
      <w:r w:rsidR="004A1B0A" w:rsidRPr="004A1B0A">
        <w:t xml:space="preserve"> </w:t>
      </w:r>
      <w:r w:rsidR="004A1B0A">
        <w:t xml:space="preserve">and </w:t>
      </w:r>
      <w:r w:rsidR="004A1B0A" w:rsidRPr="00B40936">
        <w:t xml:space="preserve">P.U.C. </w:t>
      </w:r>
      <w:r w:rsidR="004A1B0A" w:rsidRPr="00DD17BE">
        <w:rPr>
          <w:smallCaps/>
        </w:rPr>
        <w:t xml:space="preserve">Subst. </w:t>
      </w:r>
      <w:r w:rsidR="004A1B0A" w:rsidRPr="00B40936">
        <w:t>R. 24.</w:t>
      </w:r>
      <w:r w:rsidR="004A1B0A">
        <w:t>102(c)</w:t>
      </w:r>
      <w:r w:rsidR="00F750FD">
        <w:t>, 16 Tex. Admin Code § 24.10</w:t>
      </w:r>
      <w:r w:rsidR="004A1B0A">
        <w:t>2(c)</w:t>
      </w:r>
    </w:p>
    <w:p w:rsidR="00CD3A50" w:rsidRDefault="004D16A7" w:rsidP="00695219">
      <w:pPr>
        <w:pStyle w:val="BodyText"/>
        <w:numPr>
          <w:ilvl w:val="0"/>
          <w:numId w:val="10"/>
        </w:numPr>
        <w:spacing w:before="240" w:line="320" w:lineRule="exact"/>
        <w:ind w:hanging="720"/>
      </w:pPr>
      <w:r w:rsidRPr="00B40936">
        <w:t xml:space="preserve">Does the balance of factors under </w:t>
      </w:r>
      <w:r w:rsidRPr="00CD3A50">
        <w:rPr>
          <w:smallCaps/>
        </w:rPr>
        <w:t>TWC</w:t>
      </w:r>
      <w:r w:rsidRPr="00B40936">
        <w:t xml:space="preserve"> § 13.246(c)</w:t>
      </w:r>
      <w:r w:rsidR="004A1B0A" w:rsidRPr="004A1B0A">
        <w:t xml:space="preserve"> </w:t>
      </w:r>
      <w:r w:rsidR="004A1B0A">
        <w:t xml:space="preserve">and </w:t>
      </w:r>
      <w:r w:rsidR="004A1B0A" w:rsidRPr="00B40936">
        <w:t xml:space="preserve">P.U.C. </w:t>
      </w:r>
      <w:r w:rsidR="004A1B0A" w:rsidRPr="00DD17BE">
        <w:rPr>
          <w:smallCaps/>
        </w:rPr>
        <w:t xml:space="preserve">Subst. </w:t>
      </w:r>
      <w:r w:rsidR="004A1B0A" w:rsidRPr="00B40936">
        <w:t>R. 24.</w:t>
      </w:r>
      <w:r w:rsidR="004A1B0A">
        <w:t>102(d)</w:t>
      </w:r>
      <w:r w:rsidR="00F750FD">
        <w:t>,</w:t>
      </w:r>
      <w:r w:rsidR="00F750FD" w:rsidRPr="00F750FD">
        <w:t xml:space="preserve"> </w:t>
      </w:r>
      <w:r w:rsidR="00F750FD">
        <w:t>16 Tex. Admin Code § 24.102(d)</w:t>
      </w:r>
      <w:r w:rsidR="0038500C">
        <w:t xml:space="preserve"> </w:t>
      </w:r>
      <w:r w:rsidRPr="00B40936">
        <w:t>weigh in favor of</w:t>
      </w:r>
      <w:r>
        <w:t xml:space="preserve"> </w:t>
      </w:r>
      <w:r w:rsidRPr="00B40936">
        <w:t xml:space="preserve">granting the requested </w:t>
      </w:r>
      <w:r w:rsidR="00991210">
        <w:t>certificate</w:t>
      </w:r>
      <w:r w:rsidRPr="00B40936">
        <w:t xml:space="preserve"> amendment?</w:t>
      </w:r>
      <w:r w:rsidR="00CD3A50">
        <w:t xml:space="preserve">  </w:t>
      </w:r>
      <w:r>
        <w:t>In</w:t>
      </w:r>
      <w:r w:rsidR="00CD3A50">
        <w:t xml:space="preserve"> </w:t>
      </w:r>
      <w:r w:rsidR="005D0E33">
        <w:t>answering</w:t>
      </w:r>
      <w:r w:rsidR="00CD3A50">
        <w:t xml:space="preserve"> this issue, </w:t>
      </w:r>
      <w:r w:rsidR="00D6612B">
        <w:t xml:space="preserve">please </w:t>
      </w:r>
      <w:r w:rsidR="00CD3A50">
        <w:t>address the following sub-issues:</w:t>
      </w:r>
    </w:p>
    <w:p w:rsidR="00CD3A50" w:rsidRDefault="00CD3A50" w:rsidP="00CD3A50">
      <w:pPr>
        <w:pStyle w:val="BodyText"/>
        <w:numPr>
          <w:ilvl w:val="1"/>
          <w:numId w:val="10"/>
        </w:numPr>
        <w:spacing w:before="240" w:line="320" w:lineRule="exact"/>
      </w:pPr>
      <w:r>
        <w:lastRenderedPageBreak/>
        <w:t>Is the proposed service area curre</w:t>
      </w:r>
      <w:r w:rsidR="00D87B34">
        <w:t>ntly receiving adequate service</w:t>
      </w:r>
      <w:r w:rsidR="00C5090F">
        <w:t>?</w:t>
      </w:r>
      <w:r w:rsidR="00D63E4C">
        <w:t xml:space="preserve"> </w:t>
      </w:r>
      <w:r w:rsidR="00734DD6">
        <w:t xml:space="preserve"> </w:t>
      </w:r>
      <w:r w:rsidR="00D63E4C">
        <w:t xml:space="preserve">TWC                 </w:t>
      </w:r>
      <w:r w:rsidR="00C5090F">
        <w:t>§</w:t>
      </w:r>
      <w:r w:rsidR="004A1B0A">
        <w:t xml:space="preserve"> </w:t>
      </w:r>
      <w:r>
        <w:t>13.246(c)(1)</w:t>
      </w:r>
      <w:r w:rsidR="004A1B0A" w:rsidRPr="004A1B0A">
        <w:t xml:space="preserve"> </w:t>
      </w:r>
      <w:r w:rsidR="004A1B0A">
        <w:t xml:space="preserve">and </w:t>
      </w:r>
      <w:r w:rsidR="004A1B0A" w:rsidRPr="00B40936">
        <w:t xml:space="preserve">P.U.C. </w:t>
      </w:r>
      <w:r w:rsidR="004A1B0A" w:rsidRPr="00DD17BE">
        <w:rPr>
          <w:smallCaps/>
        </w:rPr>
        <w:t>Subst.</w:t>
      </w:r>
      <w:r w:rsidR="004A1B0A">
        <w:rPr>
          <w:smallCaps/>
        </w:rPr>
        <w:t xml:space="preserve"> </w:t>
      </w:r>
      <w:r w:rsidR="004A1B0A">
        <w:t xml:space="preserve">R. </w:t>
      </w:r>
      <w:r w:rsidR="004A1B0A" w:rsidRPr="00B40936">
        <w:t>24.</w:t>
      </w:r>
      <w:r w:rsidR="004A1B0A">
        <w:t>102(d)(1)</w:t>
      </w:r>
      <w:r w:rsidR="00F750FD">
        <w:t xml:space="preserve">, 16 Tex. Admin Code </w:t>
      </w:r>
      <w:r w:rsidR="004A1B0A">
        <w:t xml:space="preserve">               § </w:t>
      </w:r>
      <w:r w:rsidR="00F750FD">
        <w:t>24.10</w:t>
      </w:r>
      <w:r w:rsidR="004A1B0A">
        <w:t>2(d)(1</w:t>
      </w:r>
      <w:r w:rsidR="0038500C">
        <w:t>)</w:t>
      </w:r>
    </w:p>
    <w:p w:rsidR="00506BF6" w:rsidRDefault="00CD3A50" w:rsidP="00CD3A50">
      <w:pPr>
        <w:pStyle w:val="BodyText"/>
        <w:numPr>
          <w:ilvl w:val="1"/>
          <w:numId w:val="10"/>
        </w:numPr>
        <w:spacing w:before="240" w:line="320" w:lineRule="exact"/>
      </w:pPr>
      <w:r>
        <w:t>Does the proposed servic</w:t>
      </w:r>
      <w:r w:rsidR="00D87B34">
        <w:t>e area need additional service</w:t>
      </w:r>
      <w:r w:rsidR="003361D7">
        <w:t xml:space="preserve">? </w:t>
      </w:r>
      <w:r w:rsidR="005D01E1">
        <w:t xml:space="preserve"> </w:t>
      </w:r>
      <w:r>
        <w:t>TWC § 13.246(c</w:t>
      </w:r>
      <w:proofErr w:type="gramStart"/>
      <w:r>
        <w:t>)(</w:t>
      </w:r>
      <w:proofErr w:type="gramEnd"/>
      <w:r>
        <w:t>2)</w:t>
      </w:r>
      <w:r w:rsidR="004A1B0A" w:rsidRPr="004A1B0A">
        <w:t xml:space="preserve"> </w:t>
      </w:r>
      <w:r w:rsidR="004A1B0A">
        <w:t xml:space="preserve">and </w:t>
      </w:r>
      <w:r w:rsidR="004A1B0A" w:rsidRPr="00B40936">
        <w:t xml:space="preserve">P.U.C. </w:t>
      </w:r>
      <w:r w:rsidR="004A1B0A" w:rsidRPr="00DD17BE">
        <w:rPr>
          <w:smallCaps/>
        </w:rPr>
        <w:t xml:space="preserve">Subst. </w:t>
      </w:r>
      <w:r w:rsidR="004A1B0A" w:rsidRPr="00B40936">
        <w:t>R. 24.</w:t>
      </w:r>
      <w:r w:rsidR="004A1B0A">
        <w:t>102(d)(2)</w:t>
      </w:r>
      <w:r w:rsidR="00F750FD">
        <w:t>, 16 Tex. Admin Code § 24.10</w:t>
      </w:r>
      <w:r w:rsidR="004A1B0A">
        <w:t>2(d)(2)</w:t>
      </w:r>
      <w:r w:rsidR="00D87B34">
        <w:t>.</w:t>
      </w:r>
      <w:r>
        <w:t xml:space="preserve">  </w:t>
      </w:r>
    </w:p>
    <w:p w:rsidR="00CD3A50" w:rsidRDefault="00CD3A50" w:rsidP="00506BF6">
      <w:pPr>
        <w:pStyle w:val="BodyText"/>
        <w:numPr>
          <w:ilvl w:val="2"/>
          <w:numId w:val="10"/>
        </w:numPr>
        <w:spacing w:before="240" w:line="320" w:lineRule="exact"/>
        <w:ind w:left="2174" w:hanging="187"/>
      </w:pPr>
      <w:r>
        <w:t>Have any landowners, prospective landowners, tenants, or residents requested service?</w:t>
      </w:r>
    </w:p>
    <w:p w:rsidR="00506BF6" w:rsidRDefault="00506BF6" w:rsidP="00506BF6">
      <w:pPr>
        <w:pStyle w:val="BodyText"/>
        <w:numPr>
          <w:ilvl w:val="2"/>
          <w:numId w:val="10"/>
        </w:numPr>
        <w:spacing w:before="240" w:line="320" w:lineRule="exact"/>
        <w:ind w:left="2174" w:hanging="187"/>
      </w:pPr>
      <w:r>
        <w:t>Are there economic needs for additional service?</w:t>
      </w:r>
    </w:p>
    <w:p w:rsidR="00506BF6" w:rsidRDefault="00506BF6" w:rsidP="00506BF6">
      <w:pPr>
        <w:pStyle w:val="BodyText"/>
        <w:numPr>
          <w:ilvl w:val="2"/>
          <w:numId w:val="10"/>
        </w:numPr>
        <w:spacing w:before="240" w:line="320" w:lineRule="exact"/>
        <w:ind w:left="2174" w:hanging="187"/>
      </w:pPr>
      <w:r>
        <w:t xml:space="preserve">Are there environmental needs for additional service? </w:t>
      </w:r>
    </w:p>
    <w:p w:rsidR="00506BF6" w:rsidRDefault="00506BF6" w:rsidP="00506BF6">
      <w:pPr>
        <w:pStyle w:val="BodyText"/>
        <w:numPr>
          <w:ilvl w:val="2"/>
          <w:numId w:val="10"/>
        </w:numPr>
        <w:spacing w:before="240" w:line="320" w:lineRule="exact"/>
        <w:ind w:left="2174" w:hanging="187"/>
      </w:pPr>
      <w:r>
        <w:t>Are there written applications or requests for service?</w:t>
      </w:r>
    </w:p>
    <w:p w:rsidR="00506BF6" w:rsidRDefault="00506BF6" w:rsidP="00506BF6">
      <w:pPr>
        <w:pStyle w:val="BodyText"/>
        <w:numPr>
          <w:ilvl w:val="2"/>
          <w:numId w:val="10"/>
        </w:numPr>
        <w:spacing w:before="240" w:line="320" w:lineRule="exact"/>
        <w:ind w:left="2174" w:hanging="187"/>
      </w:pPr>
      <w:r>
        <w:t>Are there reports or market studies demonstrating existing or anticipated growth in the area?</w:t>
      </w:r>
    </w:p>
    <w:p w:rsidR="00CD3A50" w:rsidRDefault="00CD3A50" w:rsidP="00CD3A50">
      <w:pPr>
        <w:pStyle w:val="BodyText"/>
        <w:numPr>
          <w:ilvl w:val="1"/>
          <w:numId w:val="10"/>
        </w:numPr>
        <w:spacing w:before="240" w:line="320" w:lineRule="exact"/>
      </w:pPr>
      <w:r>
        <w:t xml:space="preserve">What is the </w:t>
      </w:r>
      <w:r w:rsidR="00D87B34">
        <w:t>effect</w:t>
      </w:r>
      <w:r w:rsidR="005D01E1">
        <w:t>,</w:t>
      </w:r>
      <w:r w:rsidR="00D87B34">
        <w:t xml:space="preserve"> </w:t>
      </w:r>
      <w:r w:rsidR="00C5090F">
        <w:t>under TWC § 13.246(c)(3)</w:t>
      </w:r>
      <w:r w:rsidR="004A1B0A" w:rsidRPr="004A1B0A">
        <w:t xml:space="preserve"> </w:t>
      </w:r>
      <w:r w:rsidR="004A1B0A">
        <w:t xml:space="preserve">and </w:t>
      </w:r>
      <w:r w:rsidR="004A1B0A" w:rsidRPr="00B40936">
        <w:t xml:space="preserve">P.U.C. </w:t>
      </w:r>
      <w:r w:rsidR="004A1B0A" w:rsidRPr="00DD17BE">
        <w:rPr>
          <w:smallCaps/>
        </w:rPr>
        <w:t xml:space="preserve">Subst. </w:t>
      </w:r>
      <w:r w:rsidR="004A1B0A" w:rsidRPr="00B40936">
        <w:t>R. 24.</w:t>
      </w:r>
      <w:r w:rsidR="004A1B0A">
        <w:t>102(d)(3)</w:t>
      </w:r>
      <w:r w:rsidR="00C5090F">
        <w:t>, 16 Tex. Admin Code § 24.1</w:t>
      </w:r>
      <w:r w:rsidR="004A1B0A">
        <w:t>02(d)(3)</w:t>
      </w:r>
      <w:r w:rsidR="00C5090F">
        <w:t xml:space="preserve"> </w:t>
      </w:r>
      <w:r>
        <w:t xml:space="preserve">of granting the requested </w:t>
      </w:r>
      <w:r w:rsidR="00991210">
        <w:t>certificate</w:t>
      </w:r>
      <w:r>
        <w:t xml:space="preserve"> amendment on</w:t>
      </w:r>
    </w:p>
    <w:p w:rsidR="00CD3A50" w:rsidRDefault="00CD3A50" w:rsidP="00506BF6">
      <w:pPr>
        <w:pStyle w:val="BodyText"/>
        <w:numPr>
          <w:ilvl w:val="2"/>
          <w:numId w:val="10"/>
        </w:numPr>
        <w:spacing w:before="240" w:line="320" w:lineRule="exact"/>
        <w:ind w:left="2174" w:hanging="187"/>
      </w:pPr>
      <w:r>
        <w:t>Splendora,</w:t>
      </w:r>
    </w:p>
    <w:p w:rsidR="00CD3A50" w:rsidRDefault="00CD3A50" w:rsidP="00506BF6">
      <w:pPr>
        <w:pStyle w:val="BodyText"/>
        <w:numPr>
          <w:ilvl w:val="2"/>
          <w:numId w:val="10"/>
        </w:numPr>
        <w:spacing w:before="240" w:line="320" w:lineRule="exact"/>
        <w:ind w:left="2174" w:hanging="187"/>
      </w:pPr>
      <w:r>
        <w:t>landowners in the proposed service area, and</w:t>
      </w:r>
    </w:p>
    <w:p w:rsidR="005D0E33" w:rsidRDefault="00CD3A50" w:rsidP="00506BF6">
      <w:pPr>
        <w:pStyle w:val="BodyText"/>
        <w:numPr>
          <w:ilvl w:val="2"/>
          <w:numId w:val="10"/>
        </w:numPr>
        <w:spacing w:before="240" w:line="320" w:lineRule="exact"/>
        <w:ind w:left="2174" w:hanging="187"/>
      </w:pPr>
      <w:proofErr w:type="gramStart"/>
      <w:r>
        <w:t>any</w:t>
      </w:r>
      <w:proofErr w:type="gramEnd"/>
      <w:r>
        <w:t xml:space="preserve"> retail public utility of the same kind as Splendora that is already serving the area proximate to the proposed service area?</w:t>
      </w:r>
    </w:p>
    <w:p w:rsidR="005D0E33" w:rsidRDefault="005D0E33" w:rsidP="005D0E33">
      <w:pPr>
        <w:pStyle w:val="BodyText"/>
        <w:numPr>
          <w:ilvl w:val="1"/>
          <w:numId w:val="10"/>
        </w:numPr>
        <w:spacing w:before="240" w:line="320" w:lineRule="exact"/>
      </w:pPr>
      <w:r>
        <w:t xml:space="preserve">Does Splendora have the ability to provide adequate service, including meeting the standards of the </w:t>
      </w:r>
      <w:r w:rsidR="0038500C">
        <w:t>TCEQ</w:t>
      </w:r>
      <w:r>
        <w:t>, taking into consideration the current and projected density and land use of the propo</w:t>
      </w:r>
      <w:r w:rsidR="00D87B34">
        <w:t>sed service area?</w:t>
      </w:r>
      <w:r w:rsidR="004A1B0A">
        <w:t xml:space="preserve">  </w:t>
      </w:r>
      <w:r w:rsidR="004A1B0A" w:rsidRPr="00B40936">
        <w:t xml:space="preserve">P.U.C. </w:t>
      </w:r>
      <w:r w:rsidR="004A1B0A" w:rsidRPr="00DD17BE">
        <w:rPr>
          <w:smallCaps/>
        </w:rPr>
        <w:t xml:space="preserve">Subst. </w:t>
      </w:r>
      <w:r w:rsidR="004A1B0A" w:rsidRPr="00B40936">
        <w:t>R. 24.</w:t>
      </w:r>
      <w:r w:rsidR="004A1B0A">
        <w:t xml:space="preserve">102(d)(4), </w:t>
      </w:r>
      <w:r w:rsidR="00F750FD">
        <w:t>16 Tex. Admin Code</w:t>
      </w:r>
      <w:r w:rsidR="004A1B0A">
        <w:t xml:space="preserve"> </w:t>
      </w:r>
      <w:r w:rsidR="00F750FD">
        <w:t>§ 24.102(d)(4)</w:t>
      </w:r>
    </w:p>
    <w:p w:rsidR="005D0E33" w:rsidRDefault="00991210" w:rsidP="005D0E33">
      <w:pPr>
        <w:pStyle w:val="BodyText"/>
        <w:numPr>
          <w:ilvl w:val="1"/>
          <w:numId w:val="10"/>
        </w:numPr>
        <w:spacing w:before="240" w:line="320" w:lineRule="exact"/>
      </w:pPr>
      <w:r>
        <w:t>What is the feasibility of ob</w:t>
      </w:r>
      <w:r w:rsidR="005D0E33">
        <w:t>taining service from an adjacent retail public utility</w:t>
      </w:r>
      <w:r>
        <w:t>?</w:t>
      </w:r>
      <w:r w:rsidR="005D0E33">
        <w:t xml:space="preserve"> </w:t>
      </w:r>
      <w:r w:rsidR="00734DD6">
        <w:t xml:space="preserve"> </w:t>
      </w:r>
      <w:r w:rsidR="005D0E33">
        <w:t>TWC § 13.246(c)(5)</w:t>
      </w:r>
      <w:r w:rsidR="004A1B0A" w:rsidRPr="004A1B0A">
        <w:t xml:space="preserve"> </w:t>
      </w:r>
      <w:r w:rsidR="004A1B0A">
        <w:t xml:space="preserve">and </w:t>
      </w:r>
      <w:r w:rsidR="004A1B0A" w:rsidRPr="00B40936">
        <w:t xml:space="preserve">P.U.C. </w:t>
      </w:r>
      <w:r w:rsidR="004A1B0A" w:rsidRPr="00DD17BE">
        <w:rPr>
          <w:smallCaps/>
        </w:rPr>
        <w:t>Subst.</w:t>
      </w:r>
      <w:r w:rsidR="004A1B0A">
        <w:rPr>
          <w:smallCaps/>
        </w:rPr>
        <w:t xml:space="preserve"> </w:t>
      </w:r>
      <w:r w:rsidR="004A1B0A" w:rsidRPr="00B40936">
        <w:t>R. 24.</w:t>
      </w:r>
      <w:r w:rsidR="004A1B0A">
        <w:t>102(d)(5)</w:t>
      </w:r>
      <w:r w:rsidR="00F750FD">
        <w:t xml:space="preserve">, 16 Tex. Admin Code </w:t>
      </w:r>
      <w:r w:rsidR="004A1B0A">
        <w:t xml:space="preserve">     </w:t>
      </w:r>
      <w:r w:rsidR="00F750FD">
        <w:t>§ 24.102(d)(5)</w:t>
      </w:r>
    </w:p>
    <w:p w:rsidR="00D6612B" w:rsidRDefault="005D0E33" w:rsidP="005D0E33">
      <w:pPr>
        <w:pStyle w:val="BodyText"/>
        <w:numPr>
          <w:ilvl w:val="1"/>
          <w:numId w:val="10"/>
        </w:numPr>
        <w:spacing w:before="240" w:line="320" w:lineRule="exact"/>
      </w:pPr>
      <w:r>
        <w:t>Is Splendora financially able to pay for the facilities necessary to provide continuous and adequate service</w:t>
      </w:r>
      <w:r w:rsidR="00D87B34">
        <w:t>?</w:t>
      </w:r>
      <w:r w:rsidR="004A1B0A">
        <w:t xml:space="preserve">  </w:t>
      </w:r>
      <w:r w:rsidR="0038500C">
        <w:t>TWC § 13.246(c)(6)</w:t>
      </w:r>
      <w:r w:rsidR="004A1B0A" w:rsidRPr="004A1B0A">
        <w:t xml:space="preserve"> </w:t>
      </w:r>
      <w:r w:rsidR="004A1B0A">
        <w:t xml:space="preserve">and </w:t>
      </w:r>
      <w:r w:rsidR="004A1B0A" w:rsidRPr="00B40936">
        <w:t xml:space="preserve">P.U.C. </w:t>
      </w:r>
      <w:r w:rsidR="004A1B0A" w:rsidRPr="00DD17BE">
        <w:rPr>
          <w:smallCaps/>
        </w:rPr>
        <w:t>Subst.</w:t>
      </w:r>
      <w:r w:rsidR="004A1B0A">
        <w:rPr>
          <w:smallCaps/>
        </w:rPr>
        <w:t xml:space="preserve"> </w:t>
      </w:r>
      <w:r w:rsidR="004A1B0A" w:rsidRPr="00B40936">
        <w:t>R. 24.</w:t>
      </w:r>
      <w:r w:rsidR="004A1B0A">
        <w:t>102(d)(6)</w:t>
      </w:r>
      <w:r w:rsidR="00F750FD">
        <w:t>, 16 Tex. Admin Code</w:t>
      </w:r>
      <w:r w:rsidR="004A1B0A">
        <w:t xml:space="preserve"> </w:t>
      </w:r>
      <w:r w:rsidR="00F750FD">
        <w:t>§ 24.102(d)(6)</w:t>
      </w:r>
      <w:r>
        <w:t xml:space="preserve"> </w:t>
      </w:r>
    </w:p>
    <w:p w:rsidR="005D0E33" w:rsidRDefault="005D0E33" w:rsidP="005D0E33">
      <w:pPr>
        <w:pStyle w:val="BodyText"/>
        <w:numPr>
          <w:ilvl w:val="1"/>
          <w:numId w:val="10"/>
        </w:numPr>
        <w:spacing w:before="240" w:line="320" w:lineRule="exact"/>
      </w:pPr>
      <w:r>
        <w:lastRenderedPageBreak/>
        <w:t xml:space="preserve">Is Splendora financially stable </w:t>
      </w:r>
      <w:r w:rsidR="00991210">
        <w:t>including</w:t>
      </w:r>
      <w:r w:rsidR="008E2415">
        <w:t>,</w:t>
      </w:r>
      <w:r w:rsidR="00991210">
        <w:t xml:space="preserve"> if applicable, its debt-</w:t>
      </w:r>
      <w:r w:rsidR="008E2415">
        <w:t>to-</w:t>
      </w:r>
      <w:r w:rsidR="00991210">
        <w:t xml:space="preserve">equity ratio? </w:t>
      </w:r>
      <w:r w:rsidR="00734DD6">
        <w:t xml:space="preserve"> </w:t>
      </w:r>
      <w:r>
        <w:t>TWC § 13.246(c)(6)</w:t>
      </w:r>
      <w:r w:rsidR="004A1B0A" w:rsidRPr="004A1B0A">
        <w:t xml:space="preserve"> </w:t>
      </w:r>
      <w:r w:rsidR="004A1B0A">
        <w:t xml:space="preserve">and </w:t>
      </w:r>
      <w:r w:rsidR="004A1B0A" w:rsidRPr="00B40936">
        <w:t xml:space="preserve">P.U.C. </w:t>
      </w:r>
      <w:r w:rsidR="004A1B0A" w:rsidRPr="00DD17BE">
        <w:rPr>
          <w:smallCaps/>
        </w:rPr>
        <w:t>Subst.</w:t>
      </w:r>
      <w:r w:rsidR="004A1B0A">
        <w:rPr>
          <w:smallCaps/>
        </w:rPr>
        <w:t xml:space="preserve"> </w:t>
      </w:r>
      <w:r w:rsidR="004A1B0A" w:rsidRPr="00B40936">
        <w:t>R. 24.</w:t>
      </w:r>
      <w:r w:rsidR="004A1B0A">
        <w:t>102(d)(6)</w:t>
      </w:r>
      <w:r w:rsidR="00F750FD">
        <w:t xml:space="preserve">, 16 Tex. Admin Code </w:t>
      </w:r>
      <w:r w:rsidR="004A1B0A">
        <w:t xml:space="preserve">    </w:t>
      </w:r>
      <w:r w:rsidR="00F750FD">
        <w:t>§ 24.10</w:t>
      </w:r>
      <w:r w:rsidR="004A1B0A">
        <w:t>2(d)(6)</w:t>
      </w:r>
    </w:p>
    <w:p w:rsidR="0080247E" w:rsidRDefault="00991210" w:rsidP="005D0E33">
      <w:pPr>
        <w:pStyle w:val="BodyText"/>
        <w:numPr>
          <w:ilvl w:val="1"/>
          <w:numId w:val="10"/>
        </w:numPr>
        <w:spacing w:before="240" w:line="320" w:lineRule="exact"/>
      </w:pPr>
      <w:r>
        <w:t>How w</w:t>
      </w:r>
      <w:r w:rsidR="00D87B34">
        <w:t xml:space="preserve">ould environmental integrity </w:t>
      </w:r>
      <w:r w:rsidR="0080247E">
        <w:t>be affected</w:t>
      </w:r>
      <w:r w:rsidR="003E2A38">
        <w:t>, if at all,</w:t>
      </w:r>
      <w:r>
        <w:t xml:space="preserve"> </w:t>
      </w:r>
      <w:r w:rsidR="00D87B34">
        <w:t>by granting the requested certificate</w:t>
      </w:r>
      <w:r w:rsidR="0080247E">
        <w:t xml:space="preserve"> amendment?</w:t>
      </w:r>
      <w:r w:rsidR="003361D7">
        <w:t xml:space="preserve"> </w:t>
      </w:r>
      <w:r w:rsidR="00734DD6">
        <w:t xml:space="preserve"> </w:t>
      </w:r>
      <w:r w:rsidR="003361D7">
        <w:t xml:space="preserve">TWC § </w:t>
      </w:r>
      <w:r w:rsidR="00D87B34">
        <w:t>13.246(c)(7)</w:t>
      </w:r>
      <w:r w:rsidR="004A1B0A" w:rsidRPr="004A1B0A">
        <w:t xml:space="preserve"> </w:t>
      </w:r>
      <w:r w:rsidR="004A1B0A">
        <w:t xml:space="preserve">and </w:t>
      </w:r>
      <w:r w:rsidR="004A1B0A" w:rsidRPr="00B40936">
        <w:t xml:space="preserve">P.U.C. </w:t>
      </w:r>
      <w:r w:rsidR="004A1B0A" w:rsidRPr="00DD17BE">
        <w:rPr>
          <w:smallCaps/>
        </w:rPr>
        <w:t xml:space="preserve">Subst. </w:t>
      </w:r>
      <w:r w:rsidR="004A1B0A" w:rsidRPr="00B40936">
        <w:t>R. 24.</w:t>
      </w:r>
      <w:r w:rsidR="004A1B0A">
        <w:t>102(d)(7)</w:t>
      </w:r>
      <w:r w:rsidR="003361D7">
        <w:t xml:space="preserve">, </w:t>
      </w:r>
      <w:r w:rsidR="00F750FD">
        <w:t>16 Tex. Admin Code</w:t>
      </w:r>
      <w:r w:rsidR="004A1B0A">
        <w:t xml:space="preserve"> </w:t>
      </w:r>
      <w:r w:rsidR="00F750FD">
        <w:t>§ 24.102(d)(7)</w:t>
      </w:r>
    </w:p>
    <w:p w:rsidR="0080247E" w:rsidRDefault="00D87B34" w:rsidP="005D0E33">
      <w:pPr>
        <w:pStyle w:val="BodyText"/>
        <w:numPr>
          <w:ilvl w:val="1"/>
          <w:numId w:val="10"/>
        </w:numPr>
        <w:spacing w:before="240" w:line="320" w:lineRule="exact"/>
      </w:pPr>
      <w:r>
        <w:t>I</w:t>
      </w:r>
      <w:r w:rsidR="0080247E">
        <w:t xml:space="preserve">s it probable that service would be improved or costs to consumers in that service area would be lowered by granting the requested </w:t>
      </w:r>
      <w:r w:rsidR="00991210">
        <w:t xml:space="preserve">certificate </w:t>
      </w:r>
      <w:r w:rsidR="0080247E">
        <w:t>amendment?</w:t>
      </w:r>
      <w:r w:rsidR="003361D7">
        <w:t xml:space="preserve"> </w:t>
      </w:r>
      <w:r w:rsidR="00734DD6">
        <w:t xml:space="preserve"> </w:t>
      </w:r>
      <w:r w:rsidR="003E2A38">
        <w:br/>
      </w:r>
      <w:r>
        <w:t>TWC</w:t>
      </w:r>
      <w:r w:rsidR="003E2A38">
        <w:t xml:space="preserve"> </w:t>
      </w:r>
      <w:r w:rsidR="003361D7">
        <w:t xml:space="preserve">§ </w:t>
      </w:r>
      <w:r>
        <w:t>13.246(c)(8)</w:t>
      </w:r>
      <w:r w:rsidR="004A1B0A" w:rsidRPr="004A1B0A">
        <w:t xml:space="preserve"> </w:t>
      </w:r>
      <w:r w:rsidR="004A1B0A">
        <w:t xml:space="preserve">and </w:t>
      </w:r>
      <w:r w:rsidR="004A1B0A" w:rsidRPr="00B40936">
        <w:t xml:space="preserve">P.U.C. </w:t>
      </w:r>
      <w:r w:rsidR="004A1B0A" w:rsidRPr="00DD17BE">
        <w:rPr>
          <w:smallCaps/>
        </w:rPr>
        <w:t>Subst.</w:t>
      </w:r>
      <w:r w:rsidR="004A1B0A">
        <w:rPr>
          <w:smallCaps/>
        </w:rPr>
        <w:t xml:space="preserve"> </w:t>
      </w:r>
      <w:r w:rsidR="004A1B0A" w:rsidRPr="00B40936">
        <w:t>R. 24.</w:t>
      </w:r>
      <w:r w:rsidR="004A1B0A">
        <w:t>102(d)(8)</w:t>
      </w:r>
      <w:r w:rsidR="00F750FD">
        <w:t xml:space="preserve">, 16 Tex. Admin Code </w:t>
      </w:r>
      <w:r w:rsidR="004A1B0A">
        <w:t xml:space="preserve">              </w:t>
      </w:r>
      <w:r w:rsidR="00F750FD">
        <w:t>§ 24.102(d)(8)</w:t>
      </w:r>
    </w:p>
    <w:p w:rsidR="004D16A7" w:rsidRPr="00B40936" w:rsidRDefault="0080247E" w:rsidP="005D0E33">
      <w:pPr>
        <w:pStyle w:val="BodyText"/>
        <w:numPr>
          <w:ilvl w:val="1"/>
          <w:numId w:val="10"/>
        </w:numPr>
        <w:spacing w:before="240" w:line="320" w:lineRule="exact"/>
      </w:pPr>
      <w:r>
        <w:t>How would the land in the proposed service area be affected,</w:t>
      </w:r>
      <w:r w:rsidR="00991210">
        <w:t xml:space="preserve"> if at all,</w:t>
      </w:r>
      <w:r>
        <w:t xml:space="preserve"> by granting the requested </w:t>
      </w:r>
      <w:r w:rsidR="00991210">
        <w:t>certificate</w:t>
      </w:r>
      <w:r w:rsidR="003361D7">
        <w:t xml:space="preserve"> amendment? </w:t>
      </w:r>
      <w:r w:rsidR="00734DD6">
        <w:t xml:space="preserve"> </w:t>
      </w:r>
      <w:r w:rsidR="00D87B34">
        <w:t>TWC § 13.246(c</w:t>
      </w:r>
      <w:proofErr w:type="gramStart"/>
      <w:r w:rsidR="00D87B34">
        <w:t>)(</w:t>
      </w:r>
      <w:proofErr w:type="gramEnd"/>
      <w:r w:rsidR="00D87B34">
        <w:t>9)</w:t>
      </w:r>
      <w:r w:rsidR="004A1B0A" w:rsidRPr="004A1B0A">
        <w:t xml:space="preserve"> </w:t>
      </w:r>
      <w:r w:rsidR="004A1B0A">
        <w:t xml:space="preserve">and </w:t>
      </w:r>
      <w:r w:rsidR="004A1B0A" w:rsidRPr="00B40936">
        <w:t xml:space="preserve">P.U.C. </w:t>
      </w:r>
      <w:r w:rsidR="004A1B0A" w:rsidRPr="00DD17BE">
        <w:rPr>
          <w:smallCaps/>
        </w:rPr>
        <w:t xml:space="preserve">Subst. </w:t>
      </w:r>
      <w:r w:rsidR="004A1B0A">
        <w:rPr>
          <w:smallCaps/>
        </w:rPr>
        <w:t xml:space="preserve">    </w:t>
      </w:r>
      <w:r w:rsidR="004A1B0A" w:rsidRPr="00B40936">
        <w:t>R. 24.</w:t>
      </w:r>
      <w:r w:rsidR="004A1B0A">
        <w:t>102(d)(9)</w:t>
      </w:r>
      <w:r w:rsidR="00F750FD">
        <w:t>, 16 Tex. Admin Code § 24.102(d)(9)</w:t>
      </w:r>
      <w:r w:rsidR="00CD3A50">
        <w:t xml:space="preserve">    </w:t>
      </w:r>
      <w:r w:rsidR="004D16A7">
        <w:t xml:space="preserve">  </w:t>
      </w:r>
    </w:p>
    <w:p w:rsidR="00B40936" w:rsidRDefault="00506BF6" w:rsidP="007C34EA">
      <w:pPr>
        <w:numPr>
          <w:ilvl w:val="0"/>
          <w:numId w:val="10"/>
        </w:numPr>
        <w:autoSpaceDE w:val="0"/>
        <w:autoSpaceDN w:val="0"/>
        <w:adjustRightInd w:val="0"/>
        <w:snapToGrid w:val="0"/>
        <w:spacing w:line="320" w:lineRule="exact"/>
        <w:rPr>
          <w:color w:val="000000"/>
          <w:szCs w:val="24"/>
        </w:rPr>
      </w:pPr>
      <w:r>
        <w:rPr>
          <w:color w:val="000000"/>
          <w:szCs w:val="24"/>
        </w:rPr>
        <w:t>Should the Commission require</w:t>
      </w:r>
      <w:r w:rsidR="007C34EA">
        <w:rPr>
          <w:color w:val="000000"/>
          <w:szCs w:val="24"/>
        </w:rPr>
        <w:t xml:space="preserve"> Splendora</w:t>
      </w:r>
      <w:r>
        <w:rPr>
          <w:color w:val="000000"/>
          <w:szCs w:val="24"/>
        </w:rPr>
        <w:t>, pursuant to TWC § 13.246(d)</w:t>
      </w:r>
      <w:r w:rsidR="004A1B0A" w:rsidRPr="004A1B0A">
        <w:rPr>
          <w:color w:val="000000"/>
          <w:szCs w:val="24"/>
        </w:rPr>
        <w:t xml:space="preserve"> </w:t>
      </w:r>
      <w:r w:rsidR="004A1B0A">
        <w:rPr>
          <w:color w:val="000000"/>
          <w:szCs w:val="24"/>
        </w:rPr>
        <w:t xml:space="preserve">and </w:t>
      </w:r>
      <w:r w:rsidR="004A1B0A" w:rsidRPr="00B40936">
        <w:t xml:space="preserve">P.U.C. </w:t>
      </w:r>
      <w:r w:rsidR="004A1B0A" w:rsidRPr="00DD17BE">
        <w:rPr>
          <w:smallCaps/>
        </w:rPr>
        <w:t xml:space="preserve">Subst. </w:t>
      </w:r>
      <w:r w:rsidR="004A1B0A" w:rsidRPr="00B40936">
        <w:t>R. 24.</w:t>
      </w:r>
      <w:r w:rsidR="004A1B0A">
        <w:t>102(e)</w:t>
      </w:r>
      <w:r w:rsidR="00F750FD">
        <w:rPr>
          <w:color w:val="000000"/>
          <w:szCs w:val="24"/>
        </w:rPr>
        <w:t xml:space="preserve">, </w:t>
      </w:r>
      <w:r w:rsidR="00F750FD">
        <w:t>16 Tex. Admin Code § 24.102(e)</w:t>
      </w:r>
      <w:r w:rsidR="007C34EA">
        <w:t>,</w:t>
      </w:r>
      <w:r>
        <w:rPr>
          <w:color w:val="000000"/>
          <w:szCs w:val="24"/>
        </w:rPr>
        <w:t xml:space="preserve"> to provide a bond or other financial assurance to ensure that continuous and adequate utility service is provided?</w:t>
      </w:r>
    </w:p>
    <w:p w:rsidR="00506BF6" w:rsidRDefault="007C34EA" w:rsidP="007C34EA">
      <w:pPr>
        <w:numPr>
          <w:ilvl w:val="0"/>
          <w:numId w:val="10"/>
        </w:numPr>
        <w:autoSpaceDE w:val="0"/>
        <w:autoSpaceDN w:val="0"/>
        <w:adjustRightInd w:val="0"/>
        <w:snapToGrid w:val="0"/>
        <w:spacing w:line="320" w:lineRule="exact"/>
        <w:rPr>
          <w:color w:val="000000"/>
          <w:szCs w:val="24"/>
        </w:rPr>
      </w:pPr>
      <w:r>
        <w:rPr>
          <w:color w:val="000000"/>
          <w:szCs w:val="24"/>
        </w:rPr>
        <w:t>If applicable, what were Splendora’s efforts to</w:t>
      </w:r>
    </w:p>
    <w:p w:rsidR="007C34EA" w:rsidRDefault="007C34EA" w:rsidP="007C34EA">
      <w:pPr>
        <w:numPr>
          <w:ilvl w:val="1"/>
          <w:numId w:val="10"/>
        </w:numPr>
        <w:autoSpaceDE w:val="0"/>
        <w:autoSpaceDN w:val="0"/>
        <w:adjustRightInd w:val="0"/>
        <w:snapToGrid w:val="0"/>
        <w:spacing w:line="320" w:lineRule="exact"/>
        <w:rPr>
          <w:color w:val="000000"/>
          <w:szCs w:val="24"/>
        </w:rPr>
      </w:pPr>
      <w:r>
        <w:rPr>
          <w:color w:val="000000"/>
          <w:szCs w:val="24"/>
        </w:rPr>
        <w:t xml:space="preserve">extend service to any economically distressed area, within the meaning of </w:t>
      </w:r>
      <w:r>
        <w:rPr>
          <w:color w:val="000000"/>
          <w:szCs w:val="24"/>
        </w:rPr>
        <w:br/>
        <w:t>TWC § 15.001, located within Splendora’s certificated service area(s); and</w:t>
      </w:r>
    </w:p>
    <w:p w:rsidR="007C34EA" w:rsidRPr="007C34EA" w:rsidRDefault="007C34EA" w:rsidP="007C34EA">
      <w:pPr>
        <w:numPr>
          <w:ilvl w:val="1"/>
          <w:numId w:val="10"/>
        </w:numPr>
        <w:autoSpaceDE w:val="0"/>
        <w:autoSpaceDN w:val="0"/>
        <w:adjustRightInd w:val="0"/>
        <w:snapToGrid w:val="0"/>
        <w:spacing w:line="320" w:lineRule="exact"/>
        <w:rPr>
          <w:szCs w:val="24"/>
        </w:rPr>
      </w:pPr>
      <w:proofErr w:type="gramStart"/>
      <w:r w:rsidRPr="007C34EA">
        <w:rPr>
          <w:szCs w:val="24"/>
        </w:rPr>
        <w:t>enforce</w:t>
      </w:r>
      <w:proofErr w:type="gramEnd"/>
      <w:r w:rsidRPr="007C34EA">
        <w:rPr>
          <w:szCs w:val="24"/>
        </w:rPr>
        <w:t xml:space="preserve"> rules adopted under TWC § 16.343, regarding minimum standards for safe and sanitary water supply</w:t>
      </w:r>
      <w:r>
        <w:rPr>
          <w:szCs w:val="24"/>
        </w:rPr>
        <w:t>?</w:t>
      </w:r>
      <w:r w:rsidR="00C16FFF">
        <w:rPr>
          <w:szCs w:val="24"/>
        </w:rPr>
        <w:t xml:space="preserve">  TWC § 13.246(e)  </w:t>
      </w:r>
    </w:p>
    <w:p w:rsidR="00275B22" w:rsidRPr="008517A8" w:rsidRDefault="00275B22" w:rsidP="00B13F6D">
      <w:pPr>
        <w:autoSpaceDE w:val="0"/>
        <w:autoSpaceDN w:val="0"/>
        <w:adjustRightInd w:val="0"/>
        <w:snapToGrid w:val="0"/>
      </w:pPr>
      <w:r w:rsidRPr="00837D19">
        <w:rPr>
          <w:color w:val="C00000"/>
        </w:rPr>
        <w:tab/>
      </w:r>
      <w:r w:rsidRPr="008517A8">
        <w:t>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reserves the right to identify and provide to the ALJ in the future any additional issues or areas that must be addressed, as permitted under</w:t>
      </w:r>
      <w:r w:rsidRPr="008517A8">
        <w:rPr>
          <w:smallCaps/>
        </w:rPr>
        <w:t xml:space="preserve"> </w:t>
      </w:r>
      <w:r w:rsidRPr="00E557A2">
        <w:t>Tex. Gov’t Code Ann</w:t>
      </w:r>
      <w:r w:rsidRPr="008517A8">
        <w:rPr>
          <w:smallCaps/>
        </w:rPr>
        <w:t>.</w:t>
      </w:r>
      <w:r w:rsidRPr="008517A8">
        <w:t xml:space="preserve"> § 2003.049(e).</w:t>
      </w:r>
    </w:p>
    <w:p w:rsidR="00275B22" w:rsidRPr="00837D19" w:rsidRDefault="00275B22">
      <w:pPr>
        <w:spacing w:before="0"/>
        <w:jc w:val="left"/>
        <w:rPr>
          <w:color w:val="C00000"/>
        </w:rPr>
      </w:pPr>
    </w:p>
    <w:p w:rsidR="00275B22" w:rsidRPr="00837D19" w:rsidRDefault="00275B22">
      <w:pPr>
        <w:spacing w:before="0"/>
        <w:rPr>
          <w:color w:val="C00000"/>
        </w:rPr>
      </w:pPr>
    </w:p>
    <w:p w:rsidR="00275B22" w:rsidRPr="00991C89" w:rsidRDefault="00991C89" w:rsidP="00991C89">
      <w:pPr>
        <w:spacing w:before="0"/>
        <w:jc w:val="center"/>
      </w:pPr>
      <w:r w:rsidRPr="00991C89">
        <w:rPr>
          <w:b/>
        </w:rPr>
        <w:t>II</w:t>
      </w:r>
      <w:proofErr w:type="gramStart"/>
      <w:r w:rsidR="00275B22" w:rsidRPr="00991C89">
        <w:rPr>
          <w:b/>
        </w:rPr>
        <w:t xml:space="preserve">.  </w:t>
      </w:r>
      <w:r w:rsidR="007F3C40" w:rsidRPr="00991C89">
        <w:rPr>
          <w:b/>
        </w:rPr>
        <w:t>Effect</w:t>
      </w:r>
      <w:proofErr w:type="gramEnd"/>
      <w:r w:rsidR="007F3C40" w:rsidRPr="00991C89">
        <w:rPr>
          <w:b/>
        </w:rPr>
        <w:t xml:space="preserve"> of Preliminary Order</w:t>
      </w:r>
    </w:p>
    <w:p w:rsidR="002133F3" w:rsidRPr="00991C89" w:rsidRDefault="00275B22" w:rsidP="00B13F6D">
      <w:pPr>
        <w:spacing w:before="120"/>
      </w:pPr>
      <w:r w:rsidRPr="00837D19">
        <w:rPr>
          <w:color w:val="C00000"/>
        </w:rPr>
        <w:tab/>
      </w:r>
      <w:r w:rsidR="002133F3" w:rsidRPr="00991C89">
        <w:t xml:space="preserve">This Order is preliminary in nature and is entered without prejudice to any party expressing views contrary to this Order before the SOAH ALJ at hearing. </w:t>
      </w:r>
      <w:r w:rsidR="00CE470D" w:rsidRPr="00991C89">
        <w:t xml:space="preserve"> </w:t>
      </w:r>
      <w:r w:rsidR="002133F3" w:rsidRPr="00991C89">
        <w:t xml:space="preserve">The SOAH ALJ, upon </w:t>
      </w:r>
      <w:r w:rsidR="002133F3" w:rsidRPr="00991C89">
        <w:lastRenderedPageBreak/>
        <w:t>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w:t>
      </w:r>
      <w:r w:rsidR="00991C89" w:rsidRPr="00991C89">
        <w:t xml:space="preserve">  </w:t>
      </w:r>
      <w:r w:rsidR="002133F3" w:rsidRPr="00991C89">
        <w:t>Furthermore, this Order is not subject to motions for rehearing or reconsideration.</w:t>
      </w:r>
    </w:p>
    <w:p w:rsidR="00CE470D" w:rsidRPr="00991C89" w:rsidRDefault="00CE470D" w:rsidP="002133F3"/>
    <w:p w:rsidR="00275B22" w:rsidRPr="00991C89" w:rsidRDefault="00275B2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991C89">
        <w:rPr>
          <w:b/>
        </w:rPr>
        <w:t xml:space="preserve">SIGNED AT AUSTIN, TEXAS the ______ day of </w:t>
      </w:r>
      <w:r w:rsidR="00991C89" w:rsidRPr="00991C89">
        <w:rPr>
          <w:b/>
        </w:rPr>
        <w:t>October, 2014.</w:t>
      </w:r>
    </w:p>
    <w:p w:rsidR="00275B22" w:rsidRPr="00991C89"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991C89"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991C89"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991C89">
        <w:rPr>
          <w:b/>
        </w:rPr>
        <w:t>PUBLIC UTILITY COMMISSION OF TEXAS</w:t>
      </w:r>
    </w:p>
    <w:p w:rsidR="00275B22" w:rsidRPr="00991C89"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991C89"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676438" w:rsidRPr="00991C89"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991C89"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991C89">
        <w:t>_________________________________________</w:t>
      </w:r>
      <w:r w:rsidR="00676438" w:rsidRPr="00991C89">
        <w:t>_____</w:t>
      </w:r>
    </w:p>
    <w:p w:rsidR="00275B22" w:rsidRPr="00991C89" w:rsidRDefault="005A2B53"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991C89">
        <w:rPr>
          <w:b/>
        </w:rPr>
        <w:t>DONNA L. NELSON</w:t>
      </w:r>
      <w:r w:rsidR="002B0DD0" w:rsidRPr="00991C89">
        <w:rPr>
          <w:b/>
        </w:rPr>
        <w:t xml:space="preserve">, CHAIRMAN </w:t>
      </w:r>
    </w:p>
    <w:p w:rsidR="00275B22" w:rsidRPr="00991C89" w:rsidRDefault="00275B22" w:rsidP="00676438">
      <w:pPr>
        <w:spacing w:before="0" w:line="240" w:lineRule="auto"/>
        <w:ind w:firstLine="3780"/>
        <w:rPr>
          <w:b/>
        </w:rPr>
      </w:pPr>
    </w:p>
    <w:p w:rsidR="00676438" w:rsidRPr="00991C89" w:rsidRDefault="00676438" w:rsidP="00676438">
      <w:pPr>
        <w:spacing w:before="0" w:line="240" w:lineRule="auto"/>
        <w:ind w:firstLine="3780"/>
        <w:rPr>
          <w:b/>
        </w:rPr>
      </w:pPr>
    </w:p>
    <w:p w:rsidR="00D07FE4" w:rsidRPr="00991C89" w:rsidRDefault="00D07FE4" w:rsidP="00676438">
      <w:pPr>
        <w:spacing w:before="0" w:line="240" w:lineRule="auto"/>
        <w:ind w:firstLine="3780"/>
        <w:rPr>
          <w:b/>
        </w:rPr>
      </w:pPr>
    </w:p>
    <w:p w:rsidR="00D07FE4" w:rsidRPr="00991C89" w:rsidRDefault="00D07FE4"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991C89">
        <w:rPr>
          <w:b/>
        </w:rPr>
        <w:t>________________________________________</w:t>
      </w:r>
      <w:r w:rsidR="00676438" w:rsidRPr="00991C89">
        <w:rPr>
          <w:b/>
        </w:rPr>
        <w:t>______</w:t>
      </w:r>
    </w:p>
    <w:p w:rsidR="00D07FE4" w:rsidRPr="00991C89"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991C89">
        <w:rPr>
          <w:b/>
        </w:rPr>
        <w:t>KENNETH W. ANDERSON, JR.</w:t>
      </w:r>
      <w:r w:rsidR="00D07FE4" w:rsidRPr="00991C89">
        <w:rPr>
          <w:b/>
        </w:rPr>
        <w:t xml:space="preserve">, COMMISSIONER </w:t>
      </w:r>
    </w:p>
    <w:p w:rsidR="002D2669" w:rsidRPr="00991C89" w:rsidRDefault="002D2669" w:rsidP="002D2669">
      <w:pPr>
        <w:spacing w:before="0" w:line="240" w:lineRule="auto"/>
        <w:ind w:firstLine="3780"/>
        <w:rPr>
          <w:b/>
        </w:rPr>
      </w:pPr>
    </w:p>
    <w:p w:rsidR="002D2669" w:rsidRPr="00991C89" w:rsidRDefault="002D2669" w:rsidP="002D2669">
      <w:pPr>
        <w:spacing w:before="0" w:line="240" w:lineRule="auto"/>
        <w:ind w:firstLine="3780"/>
        <w:rPr>
          <w:b/>
        </w:rPr>
      </w:pPr>
    </w:p>
    <w:p w:rsidR="002D2669" w:rsidRPr="00991C89" w:rsidRDefault="002D2669" w:rsidP="002D2669">
      <w:pPr>
        <w:spacing w:before="0" w:line="240" w:lineRule="auto"/>
        <w:ind w:firstLine="3780"/>
        <w:rPr>
          <w:b/>
        </w:rPr>
      </w:pPr>
    </w:p>
    <w:p w:rsidR="002D2669" w:rsidRPr="00991C89"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991C89">
        <w:rPr>
          <w:b/>
        </w:rPr>
        <w:t>______________________________________________</w:t>
      </w:r>
    </w:p>
    <w:p w:rsidR="002D2669" w:rsidRPr="00991C89"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991C89">
        <w:rPr>
          <w:b/>
        </w:rPr>
        <w:t xml:space="preserve">BRANDY D. MARTY, COMMISSIONER </w:t>
      </w:r>
    </w:p>
    <w:p w:rsidR="002B0DD0" w:rsidRPr="00991C89" w:rsidRDefault="002B0DD0">
      <w:pPr>
        <w:spacing w:before="0" w:line="240" w:lineRule="auto"/>
        <w:rPr>
          <w:b/>
        </w:rPr>
      </w:pPr>
    </w:p>
    <w:p w:rsidR="002B0DD0" w:rsidRPr="00991C89" w:rsidRDefault="002B0DD0" w:rsidP="00991C89">
      <w:pPr>
        <w:rPr>
          <w:sz w:val="16"/>
        </w:rPr>
      </w:pPr>
      <w:r w:rsidRPr="00991C89">
        <w:rPr>
          <w:sz w:val="16"/>
        </w:rPr>
        <w:fldChar w:fldCharType="begin"/>
      </w:r>
      <w:r w:rsidRPr="00991C89">
        <w:rPr>
          <w:sz w:val="16"/>
        </w:rPr>
        <w:instrText xml:space="preserve"> FILENAME \* Lower\p \* MERGEFORMAT </w:instrText>
      </w:r>
      <w:r w:rsidRPr="00991C89">
        <w:rPr>
          <w:sz w:val="16"/>
        </w:rPr>
        <w:fldChar w:fldCharType="separate"/>
      </w:r>
      <w:r w:rsidR="00991C89" w:rsidRPr="00991C89">
        <w:rPr>
          <w:noProof/>
          <w:sz w:val="16"/>
        </w:rPr>
        <w:t>q:\cadm\orders\prelim\42000\42852 dpo.docx</w:t>
      </w:r>
      <w:r w:rsidRPr="00991C89">
        <w:rPr>
          <w:sz w:val="16"/>
        </w:rPr>
        <w:fldChar w:fldCharType="end"/>
      </w:r>
      <w:r w:rsidR="007F3C40" w:rsidRPr="00991C89">
        <w:rPr>
          <w:sz w:val="16"/>
        </w:rPr>
        <w:t xml:space="preserve">  </w:t>
      </w:r>
    </w:p>
    <w:p w:rsidR="002B0DD0" w:rsidRPr="003C35B5" w:rsidRDefault="002B0DD0">
      <w:pPr>
        <w:spacing w:before="0" w:line="240" w:lineRule="auto"/>
        <w:rPr>
          <w:b/>
        </w:rPr>
      </w:pPr>
    </w:p>
    <w:sectPr w:rsidR="002B0DD0" w:rsidRPr="003C35B5">
      <w:headerReference w:type="default" r:id="rId9"/>
      <w:footerReference w:type="even" r:id="rId10"/>
      <w:footerReference w:type="default" r:id="rId11"/>
      <w:footerReference w:type="first" r:id="rId12"/>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72B5" w:rsidRDefault="00BE72B5">
      <w:r>
        <w:separator/>
      </w:r>
    </w:p>
  </w:endnote>
  <w:endnote w:type="continuationSeparator" w:id="0">
    <w:p w:rsidR="00BE72B5" w:rsidRDefault="00BE7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Default="003243A0"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Default="003243A0" w:rsidP="007F3C40">
    <w:pPr>
      <w:pStyle w:val="Footer"/>
      <w:ind w:left="0" w:firstLine="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Default="003243A0">
    <w:pPr>
      <w:pStyle w:val="Footer"/>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72B5" w:rsidRDefault="00BE72B5">
      <w:r>
        <w:separator/>
      </w:r>
    </w:p>
  </w:footnote>
  <w:footnote w:type="continuationSeparator" w:id="0">
    <w:p w:rsidR="00BE72B5" w:rsidRDefault="00BE72B5">
      <w:r>
        <w:continuationSeparator/>
      </w:r>
    </w:p>
  </w:footnote>
  <w:footnote w:id="1">
    <w:p w:rsidR="00A817BE" w:rsidRDefault="00A817BE">
      <w:pPr>
        <w:pStyle w:val="FootnoteText"/>
      </w:pPr>
      <w:r>
        <w:rPr>
          <w:rStyle w:val="FootnoteReference"/>
        </w:rPr>
        <w:footnoteRef/>
      </w:r>
      <w:r>
        <w:t xml:space="preserve"> </w:t>
      </w:r>
      <w:proofErr w:type="gramStart"/>
      <w:r>
        <w:t>The city of Splendora’s application at 18 (Apr. 1, 2013).</w:t>
      </w:r>
      <w:proofErr w:type="gramEnd"/>
    </w:p>
  </w:footnote>
  <w:footnote w:id="2">
    <w:p w:rsidR="00BC18CF" w:rsidRDefault="00BC18CF">
      <w:pPr>
        <w:pStyle w:val="FootnoteText"/>
      </w:pPr>
      <w:r>
        <w:rPr>
          <w:rStyle w:val="FootnoteReference"/>
        </w:rPr>
        <w:footnoteRef/>
      </w:r>
      <w:r>
        <w:t xml:space="preserve"> Act of May 13, 2013, 83rd Leg., R.S., </w:t>
      </w:r>
      <w:proofErr w:type="spellStart"/>
      <w:r>
        <w:t>ch.</w:t>
      </w:r>
      <w:proofErr w:type="spellEnd"/>
      <w:r>
        <w:t xml:space="preserve"> 170 (HB 1600), §2.96, 2013 Tex. Gen. Laws 725, 730; Act of May 13, 2013, 83rd Leg., R.S., </w:t>
      </w:r>
      <w:proofErr w:type="spellStart"/>
      <w:r>
        <w:t>ch.</w:t>
      </w:r>
      <w:proofErr w:type="spellEnd"/>
      <w:r>
        <w:t> 171 (SB 567), §96, 2013 Tex. Gen. Laws 772.</w:t>
      </w:r>
    </w:p>
  </w:footnote>
  <w:footnote w:id="3">
    <w:p w:rsidR="003243A0" w:rsidRPr="002133F3" w:rsidRDefault="003243A0">
      <w:pPr>
        <w:pStyle w:val="FootnoteText"/>
        <w:rPr>
          <w:lang w:val="pt-BR"/>
        </w:rPr>
      </w:pPr>
      <w:r>
        <w:rPr>
          <w:rStyle w:val="FootnoteReference"/>
        </w:rPr>
        <w:footnoteRef/>
      </w:r>
      <w:r w:rsidRPr="002133F3">
        <w:rPr>
          <w:lang w:val="pt-BR"/>
        </w:rPr>
        <w:t xml:space="preserve">  </w:t>
      </w:r>
      <w:r w:rsidRPr="00E557A2">
        <w:rPr>
          <w:lang w:val="pt-BR"/>
        </w:rPr>
        <w:t>Tex. Gov’t Code Ann</w:t>
      </w:r>
      <w:r w:rsidRPr="002133F3">
        <w:rPr>
          <w:smallCaps/>
          <w:lang w:val="pt-BR"/>
        </w:rPr>
        <w:t>.</w:t>
      </w:r>
      <w:r w:rsidR="007A5644">
        <w:rPr>
          <w:lang w:val="pt-BR"/>
        </w:rPr>
        <w:t xml:space="preserve"> § 2003.049(e) (</w:t>
      </w:r>
      <w:r w:rsidR="00695219">
        <w:rPr>
          <w:lang w:val="pt-BR"/>
        </w:rPr>
        <w:t>West</w:t>
      </w:r>
      <w:r w:rsidR="007A5644">
        <w:rPr>
          <w:lang w:val="pt-BR"/>
        </w:rPr>
        <w:t xml:space="preserve"> 200</w:t>
      </w:r>
      <w:r w:rsidR="00E557A2">
        <w:rPr>
          <w:lang w:val="pt-BR"/>
        </w:rPr>
        <w:t>8 &amp; Supp. 2014)</w:t>
      </w:r>
      <w:r w:rsidRPr="002133F3">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Pr="00D07FE4" w:rsidRDefault="003A255D">
    <w:pPr>
      <w:pStyle w:val="Header"/>
      <w:spacing w:before="0" w:line="240" w:lineRule="auto"/>
      <w:rPr>
        <w:rStyle w:val="PageNumber"/>
        <w:sz w:val="20"/>
      </w:rPr>
    </w:pPr>
    <w:r>
      <w:rPr>
        <w:rStyle w:val="PageNumber"/>
        <w:sz w:val="20"/>
      </w:rPr>
      <w:t xml:space="preserve">SOAH Docket No. </w:t>
    </w:r>
    <w:r w:rsidR="00991C89">
      <w:rPr>
        <w:rStyle w:val="PageNumber"/>
        <w:sz w:val="20"/>
      </w:rPr>
      <w:t>473-15-0422</w:t>
    </w:r>
    <w:r w:rsidR="003243A0" w:rsidRPr="00D07FE4">
      <w:rPr>
        <w:sz w:val="20"/>
      </w:rPr>
      <w:tab/>
    </w:r>
    <w:r w:rsidR="00991C89">
      <w:rPr>
        <w:sz w:val="20"/>
      </w:rPr>
      <w:t xml:space="preserve">Draft </w:t>
    </w:r>
    <w:r w:rsidR="003243A0" w:rsidRPr="00D07FE4">
      <w:rPr>
        <w:sz w:val="20"/>
      </w:rPr>
      <w:t>Preliminary Order</w:t>
    </w:r>
    <w:r w:rsidR="003243A0" w:rsidRPr="00D07FE4">
      <w:rPr>
        <w:sz w:val="20"/>
      </w:rPr>
      <w:tab/>
      <w:t xml:space="preserve">Page </w:t>
    </w:r>
    <w:r w:rsidR="003243A0" w:rsidRPr="00D07FE4">
      <w:rPr>
        <w:rStyle w:val="PageNumber"/>
        <w:sz w:val="20"/>
      </w:rPr>
      <w:fldChar w:fldCharType="begin"/>
    </w:r>
    <w:r w:rsidR="003243A0" w:rsidRPr="00D07FE4">
      <w:rPr>
        <w:rStyle w:val="PageNumber"/>
        <w:sz w:val="20"/>
      </w:rPr>
      <w:instrText xml:space="preserve"> PAGE </w:instrText>
    </w:r>
    <w:r w:rsidR="003243A0" w:rsidRPr="00D07FE4">
      <w:rPr>
        <w:rStyle w:val="PageNumber"/>
        <w:sz w:val="20"/>
      </w:rPr>
      <w:fldChar w:fldCharType="separate"/>
    </w:r>
    <w:r w:rsidR="00033DA0">
      <w:rPr>
        <w:rStyle w:val="PageNumber"/>
        <w:noProof/>
        <w:sz w:val="20"/>
      </w:rPr>
      <w:t>2</w:t>
    </w:r>
    <w:r w:rsidR="003243A0" w:rsidRPr="00D07FE4">
      <w:rPr>
        <w:rStyle w:val="PageNumber"/>
        <w:sz w:val="20"/>
      </w:rPr>
      <w:fldChar w:fldCharType="end"/>
    </w:r>
    <w:r w:rsidR="003243A0" w:rsidRPr="00D07FE4">
      <w:rPr>
        <w:rStyle w:val="PageNumber"/>
        <w:sz w:val="20"/>
      </w:rPr>
      <w:t xml:space="preserve"> of </w:t>
    </w:r>
    <w:r w:rsidR="003243A0" w:rsidRPr="00D07FE4">
      <w:rPr>
        <w:rStyle w:val="PageNumber"/>
        <w:sz w:val="20"/>
      </w:rPr>
      <w:fldChar w:fldCharType="begin"/>
    </w:r>
    <w:r w:rsidR="003243A0" w:rsidRPr="00D07FE4">
      <w:rPr>
        <w:rStyle w:val="PageNumber"/>
        <w:sz w:val="20"/>
      </w:rPr>
      <w:instrText xml:space="preserve"> NUMPAGES </w:instrText>
    </w:r>
    <w:r w:rsidR="003243A0" w:rsidRPr="00D07FE4">
      <w:rPr>
        <w:rStyle w:val="PageNumber"/>
        <w:sz w:val="20"/>
      </w:rPr>
      <w:fldChar w:fldCharType="separate"/>
    </w:r>
    <w:r w:rsidR="00033DA0">
      <w:rPr>
        <w:rStyle w:val="PageNumber"/>
        <w:noProof/>
        <w:sz w:val="20"/>
      </w:rPr>
      <w:t>5</w:t>
    </w:r>
    <w:r w:rsidR="003243A0" w:rsidRPr="00D07FE4">
      <w:rPr>
        <w:rStyle w:val="PageNumber"/>
        <w:sz w:val="20"/>
      </w:rPr>
      <w:fldChar w:fldCharType="end"/>
    </w:r>
  </w:p>
  <w:p w:rsidR="003243A0" w:rsidRDefault="003A255D">
    <w:pPr>
      <w:pStyle w:val="Header"/>
      <w:spacing w:before="0" w:line="240" w:lineRule="auto"/>
      <w:rPr>
        <w:rStyle w:val="PageNumber"/>
      </w:rPr>
    </w:pPr>
    <w:r w:rsidRPr="00D07FE4">
      <w:rPr>
        <w:sz w:val="20"/>
      </w:rPr>
      <w:t xml:space="preserve">Docket No. </w:t>
    </w:r>
    <w:r w:rsidR="00991C89">
      <w:rPr>
        <w:sz w:val="20"/>
      </w:rPr>
      <w:t>42852</w:t>
    </w:r>
    <w:r w:rsidRPr="00D07FE4">
      <w:rPr>
        <w:rStyle w:val="PageNumber"/>
        <w:sz w:val="20"/>
      </w:rPr>
      <w:t xml:space="preserve"> </w:t>
    </w:r>
  </w:p>
  <w:p w:rsidR="003243A0" w:rsidRDefault="003243A0">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nsid w:val="134204B2"/>
    <w:multiLevelType w:val="hybridMultilevel"/>
    <w:tmpl w:val="C57837C6"/>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14E9627F"/>
    <w:multiLevelType w:val="hybridMultilevel"/>
    <w:tmpl w:val="E7FA0F10"/>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
    <w:nsid w:val="183D7FA4"/>
    <w:multiLevelType w:val="hybridMultilevel"/>
    <w:tmpl w:val="29B458CE"/>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
    <w:nsid w:val="2EAD6BF5"/>
    <w:multiLevelType w:val="hybridMultilevel"/>
    <w:tmpl w:val="086A28E0"/>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1C4646F"/>
    <w:multiLevelType w:val="hybridMultilevel"/>
    <w:tmpl w:val="6CAC86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EC5442D"/>
    <w:multiLevelType w:val="singleLevel"/>
    <w:tmpl w:val="59324114"/>
    <w:lvl w:ilvl="0">
      <w:start w:val="1"/>
      <w:numFmt w:val="decimal"/>
      <w:lvlText w:val="%1."/>
      <w:legacy w:legacy="1" w:legacySpace="0" w:legacyIndent="360"/>
      <w:lvlJc w:val="left"/>
      <w:pPr>
        <w:ind w:left="360" w:hanging="360"/>
      </w:pPr>
    </w:lvl>
  </w:abstractNum>
  <w:abstractNum w:abstractNumId="7">
    <w:nsid w:val="4B566CA4"/>
    <w:multiLevelType w:val="hybridMultilevel"/>
    <w:tmpl w:val="383EF3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4FBC1D6A"/>
    <w:multiLevelType w:val="hybridMultilevel"/>
    <w:tmpl w:val="070CD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49C2441"/>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0">
    <w:nsid w:val="55072FAC"/>
    <w:multiLevelType w:val="hybridMultilevel"/>
    <w:tmpl w:val="40B6E53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
    <w:nsid w:val="5FF6204A"/>
    <w:multiLevelType w:val="hybridMultilevel"/>
    <w:tmpl w:val="48CC40A2"/>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num w:numId="1">
    <w:abstractNumId w:val="6"/>
  </w:num>
  <w:num w:numId="2">
    <w:abstractNumId w:val="0"/>
  </w:num>
  <w:num w:numId="3">
    <w:abstractNumId w:val="9"/>
  </w:num>
  <w:num w:numId="4">
    <w:abstractNumId w:val="7"/>
  </w:num>
  <w:num w:numId="5">
    <w:abstractNumId w:val="10"/>
  </w:num>
  <w:num w:numId="6">
    <w:abstractNumId w:val="1"/>
  </w:num>
  <w:num w:numId="7">
    <w:abstractNumId w:val="3"/>
  </w:num>
  <w:num w:numId="8">
    <w:abstractNumId w:val="4"/>
  </w:num>
  <w:num w:numId="9">
    <w:abstractNumId w:val="11"/>
  </w:num>
  <w:num w:numId="10">
    <w:abstractNumId w:val="5"/>
  </w:num>
  <w:num w:numId="11">
    <w:abstractNumId w:val="8"/>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E72B5"/>
    <w:rsid w:val="0000092F"/>
    <w:rsid w:val="00033DA0"/>
    <w:rsid w:val="00072267"/>
    <w:rsid w:val="000D3D8B"/>
    <w:rsid w:val="0012543C"/>
    <w:rsid w:val="00151747"/>
    <w:rsid w:val="001C225E"/>
    <w:rsid w:val="002133F3"/>
    <w:rsid w:val="002723B2"/>
    <w:rsid w:val="00275B22"/>
    <w:rsid w:val="00277EA7"/>
    <w:rsid w:val="00286D4C"/>
    <w:rsid w:val="002B0DD0"/>
    <w:rsid w:val="002D2669"/>
    <w:rsid w:val="002E3AB5"/>
    <w:rsid w:val="003243A0"/>
    <w:rsid w:val="003361D7"/>
    <w:rsid w:val="003572F8"/>
    <w:rsid w:val="00364BA2"/>
    <w:rsid w:val="0038500C"/>
    <w:rsid w:val="003A255D"/>
    <w:rsid w:val="003C35B5"/>
    <w:rsid w:val="003D1D8E"/>
    <w:rsid w:val="003E2A38"/>
    <w:rsid w:val="00475705"/>
    <w:rsid w:val="0049251E"/>
    <w:rsid w:val="004A1B0A"/>
    <w:rsid w:val="004D16A7"/>
    <w:rsid w:val="00506BF6"/>
    <w:rsid w:val="005074B9"/>
    <w:rsid w:val="00512F5B"/>
    <w:rsid w:val="00521125"/>
    <w:rsid w:val="00576A28"/>
    <w:rsid w:val="005A2B53"/>
    <w:rsid w:val="005B5B97"/>
    <w:rsid w:val="005D01E1"/>
    <w:rsid w:val="005D0E33"/>
    <w:rsid w:val="006312D3"/>
    <w:rsid w:val="00653486"/>
    <w:rsid w:val="00676438"/>
    <w:rsid w:val="00683707"/>
    <w:rsid w:val="00695219"/>
    <w:rsid w:val="006F000D"/>
    <w:rsid w:val="00734DD6"/>
    <w:rsid w:val="0074722F"/>
    <w:rsid w:val="00774A3C"/>
    <w:rsid w:val="0079235C"/>
    <w:rsid w:val="0079670A"/>
    <w:rsid w:val="007A5644"/>
    <w:rsid w:val="007B04CB"/>
    <w:rsid w:val="007B24AD"/>
    <w:rsid w:val="007B69D4"/>
    <w:rsid w:val="007C34EA"/>
    <w:rsid w:val="007F3C40"/>
    <w:rsid w:val="0080247E"/>
    <w:rsid w:val="008312D4"/>
    <w:rsid w:val="008342FA"/>
    <w:rsid w:val="00837D19"/>
    <w:rsid w:val="008517A8"/>
    <w:rsid w:val="008C7F0C"/>
    <w:rsid w:val="008E2415"/>
    <w:rsid w:val="00917E2A"/>
    <w:rsid w:val="009264E7"/>
    <w:rsid w:val="00987135"/>
    <w:rsid w:val="00991210"/>
    <w:rsid w:val="00991C89"/>
    <w:rsid w:val="00995701"/>
    <w:rsid w:val="009E1950"/>
    <w:rsid w:val="009F1850"/>
    <w:rsid w:val="00A817BE"/>
    <w:rsid w:val="00AA36AA"/>
    <w:rsid w:val="00AC2D6E"/>
    <w:rsid w:val="00AD0759"/>
    <w:rsid w:val="00B10142"/>
    <w:rsid w:val="00B13F6D"/>
    <w:rsid w:val="00B30B3F"/>
    <w:rsid w:val="00B40936"/>
    <w:rsid w:val="00B71FA9"/>
    <w:rsid w:val="00BA289E"/>
    <w:rsid w:val="00BA653F"/>
    <w:rsid w:val="00BC18CF"/>
    <w:rsid w:val="00BE72B5"/>
    <w:rsid w:val="00C16FFF"/>
    <w:rsid w:val="00C2483A"/>
    <w:rsid w:val="00C35689"/>
    <w:rsid w:val="00C5090F"/>
    <w:rsid w:val="00CD3A50"/>
    <w:rsid w:val="00CE470D"/>
    <w:rsid w:val="00CE743B"/>
    <w:rsid w:val="00D07FE4"/>
    <w:rsid w:val="00D10A2B"/>
    <w:rsid w:val="00D63E4C"/>
    <w:rsid w:val="00D6612B"/>
    <w:rsid w:val="00D76EF3"/>
    <w:rsid w:val="00D87B34"/>
    <w:rsid w:val="00DD0940"/>
    <w:rsid w:val="00DD17BE"/>
    <w:rsid w:val="00E01185"/>
    <w:rsid w:val="00E557A2"/>
    <w:rsid w:val="00EA3884"/>
    <w:rsid w:val="00F750FD"/>
    <w:rsid w:val="00FC26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240" w:line="360" w:lineRule="auto"/>
      <w:jc w:val="both"/>
    </w:pPr>
    <w:rPr>
      <w:sz w:val="24"/>
    </w:rPr>
  </w:style>
  <w:style w:type="paragraph" w:styleId="Heading1">
    <w:name w:val="heading 1"/>
    <w:basedOn w:val="Normal"/>
    <w:next w:val="Normal"/>
    <w:qFormat/>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caps/>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basedOn w:val="Normal"/>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val="0"/>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pPr>
      <w:spacing w:before="360"/>
      <w:ind w:left="720" w:hanging="720"/>
    </w:pPr>
  </w:style>
  <w:style w:type="paragraph" w:styleId="BodyText">
    <w:name w:val="Body Text"/>
    <w:basedOn w:val="Normal"/>
    <w:rsid w:val="002133F3"/>
    <w:pPr>
      <w:spacing w:before="0"/>
    </w:pPr>
  </w:style>
  <w:style w:type="paragraph" w:styleId="Subtitle">
    <w:name w:val="Subtitle"/>
    <w:basedOn w:val="Normal"/>
    <w:qFormat/>
    <w:rsid w:val="002133F3"/>
    <w:pPr>
      <w:spacing w:before="0"/>
      <w:jc w:val="center"/>
    </w:pPr>
    <w:rPr>
      <w:b/>
    </w:rPr>
  </w:style>
  <w:style w:type="paragraph" w:customStyle="1" w:styleId="Default">
    <w:name w:val="Default"/>
    <w:rsid w:val="00506BF6"/>
    <w:pPr>
      <w:autoSpaceDE w:val="0"/>
      <w:autoSpaceDN w:val="0"/>
      <w:adjustRightInd w:val="0"/>
    </w:pPr>
    <w:rPr>
      <w:color w:val="000000"/>
      <w:sz w:val="24"/>
      <w:szCs w:val="24"/>
    </w:rPr>
  </w:style>
  <w:style w:type="paragraph" w:styleId="ListParagraph">
    <w:name w:val="List Paragraph"/>
    <w:basedOn w:val="Normal"/>
    <w:uiPriority w:val="34"/>
    <w:qFormat/>
    <w:rsid w:val="00506BF6"/>
    <w:pPr>
      <w:ind w:left="720"/>
    </w:pPr>
  </w:style>
  <w:style w:type="paragraph" w:styleId="BalloonText">
    <w:name w:val="Balloon Text"/>
    <w:basedOn w:val="Normal"/>
    <w:link w:val="BalloonTextChar"/>
    <w:rsid w:val="00BC18CF"/>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BC18C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o_tem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1D9DFC-FFAF-4F91-BBBC-DA2F4EF69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po_temp</Template>
  <TotalTime>163</TotalTime>
  <Pages>5</Pages>
  <Words>1195</Words>
  <Characters>6814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DOCKET NO. 15926</vt:lpstr>
    </vt:vector>
  </TitlesOfParts>
  <Company>Public Utility Commission of Texas</Company>
  <LinksUpToDate>false</LinksUpToDate>
  <CharactersWithSpaces>7994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15926</dc:title>
  <dc:creator>Dwyer, Davida</dc:creator>
  <cp:lastModifiedBy>Dwyer, Davida</cp:lastModifiedBy>
  <cp:revision>23</cp:revision>
  <cp:lastPrinted>2014-10-10T14:00:00Z</cp:lastPrinted>
  <dcterms:created xsi:type="dcterms:W3CDTF">2014-10-08T22:17:00Z</dcterms:created>
  <dcterms:modified xsi:type="dcterms:W3CDTF">2014-10-10T14:16:00Z</dcterms:modified>
</cp:coreProperties>
</file>